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096B" w:rsidRDefault="00E2096B" w:rsidP="006014C7">
      <w:pPr>
        <w:rPr>
          <w:rFonts w:cs="Arial"/>
          <w:b/>
          <w:bCs/>
          <w:sz w:val="44"/>
          <w:lang w:val="en-US"/>
        </w:rPr>
      </w:pPr>
      <w:bookmarkStart w:id="0" w:name="_GoBack"/>
      <w:bookmarkEnd w:id="0"/>
    </w:p>
    <w:p w:rsidR="00E2096B" w:rsidRPr="00DD2043" w:rsidRDefault="00F102E0" w:rsidP="006014C7">
      <w:pPr>
        <w:rPr>
          <w:rFonts w:cs="Arial"/>
          <w:b/>
          <w:bCs/>
          <w:sz w:val="44"/>
          <w:lang w:val="en-US"/>
        </w:rPr>
      </w:pPr>
      <w:r w:rsidRPr="00DD2043">
        <w:rPr>
          <w:rFonts w:cs="Arial"/>
          <w:b/>
          <w:bCs/>
          <w:noProof/>
          <w:sz w:val="44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622300</wp:posOffset>
            </wp:positionH>
            <wp:positionV relativeFrom="paragraph">
              <wp:posOffset>271780</wp:posOffset>
            </wp:positionV>
            <wp:extent cx="4942840" cy="1285875"/>
            <wp:effectExtent l="19050" t="0" r="0" b="0"/>
            <wp:wrapNone/>
            <wp:docPr id="7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84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096B" w:rsidRPr="00DD2043" w:rsidRDefault="00E2096B" w:rsidP="006014C7">
      <w:pPr>
        <w:rPr>
          <w:rFonts w:cs="Arial"/>
          <w:b/>
          <w:bCs/>
          <w:sz w:val="44"/>
          <w:lang w:val="en-US"/>
        </w:rPr>
      </w:pPr>
    </w:p>
    <w:p w:rsidR="00E2096B" w:rsidRPr="00DD2043" w:rsidRDefault="00E2096B" w:rsidP="006014C7">
      <w:pPr>
        <w:rPr>
          <w:rFonts w:cs="Arial"/>
          <w:b/>
          <w:bCs/>
          <w:sz w:val="44"/>
          <w:lang w:val="en-US"/>
        </w:rPr>
      </w:pPr>
    </w:p>
    <w:p w:rsidR="00BB05EF" w:rsidRPr="00DD2043" w:rsidRDefault="00BB05EF" w:rsidP="006014C7">
      <w:pPr>
        <w:rPr>
          <w:rFonts w:cs="Arial"/>
          <w:b/>
          <w:bCs/>
          <w:sz w:val="44"/>
          <w:lang w:val="en-US"/>
        </w:rPr>
      </w:pPr>
    </w:p>
    <w:p w:rsidR="00BB05EF" w:rsidRPr="00DD2043" w:rsidRDefault="00BB05EF" w:rsidP="006014C7">
      <w:pPr>
        <w:rPr>
          <w:rFonts w:cs="Arial"/>
          <w:b/>
          <w:bCs/>
          <w:sz w:val="44"/>
          <w:lang w:val="en-US"/>
        </w:rPr>
      </w:pPr>
    </w:p>
    <w:p w:rsidR="00A425F7" w:rsidRPr="00DD2043" w:rsidRDefault="00A425F7" w:rsidP="006014C7">
      <w:pPr>
        <w:jc w:val="center"/>
        <w:rPr>
          <w:rFonts w:cs="Arial"/>
          <w:b/>
          <w:bCs/>
          <w:color w:val="1F497D"/>
          <w:sz w:val="44"/>
        </w:rPr>
      </w:pPr>
    </w:p>
    <w:p w:rsidR="00A425F7" w:rsidRPr="00DD2043" w:rsidRDefault="00A425F7" w:rsidP="006014C7">
      <w:pPr>
        <w:jc w:val="center"/>
        <w:rPr>
          <w:rFonts w:cs="Arial"/>
          <w:b/>
          <w:bCs/>
          <w:color w:val="1F497D"/>
          <w:sz w:val="44"/>
        </w:rPr>
      </w:pPr>
    </w:p>
    <w:p w:rsidR="00746FE0" w:rsidRPr="00DD2043" w:rsidRDefault="00403AAB" w:rsidP="006014C7">
      <w:pPr>
        <w:jc w:val="center"/>
        <w:rPr>
          <w:rFonts w:cs="Arial"/>
          <w:b/>
          <w:bCs/>
          <w:color w:val="1F497D"/>
          <w:sz w:val="44"/>
        </w:rPr>
      </w:pPr>
      <w:r w:rsidRPr="00DD2043">
        <w:rPr>
          <w:rFonts w:cs="Arial"/>
          <w:b/>
          <w:bCs/>
          <w:color w:val="1F497D"/>
          <w:sz w:val="44"/>
        </w:rPr>
        <w:t xml:space="preserve">Guiones </w:t>
      </w:r>
      <w:r w:rsidR="000B244F" w:rsidRPr="00DD2043">
        <w:rPr>
          <w:rFonts w:cs="Arial"/>
          <w:b/>
          <w:bCs/>
          <w:color w:val="1F497D"/>
          <w:sz w:val="44"/>
        </w:rPr>
        <w:t>del</w:t>
      </w:r>
      <w:r w:rsidR="001F6CA5" w:rsidRPr="00DD2043">
        <w:rPr>
          <w:rFonts w:cs="Arial"/>
          <w:b/>
          <w:bCs/>
          <w:color w:val="1F497D"/>
          <w:sz w:val="44"/>
        </w:rPr>
        <w:t xml:space="preserve"> </w:t>
      </w:r>
      <w:r w:rsidR="00E2096B" w:rsidRPr="00DD2043">
        <w:rPr>
          <w:rFonts w:cs="Arial"/>
          <w:b/>
          <w:bCs/>
          <w:color w:val="1F497D"/>
          <w:sz w:val="44"/>
        </w:rPr>
        <w:t xml:space="preserve">Centro de </w:t>
      </w:r>
      <w:r w:rsidR="00121DB7" w:rsidRPr="00DD2043">
        <w:rPr>
          <w:rFonts w:cs="Arial"/>
          <w:b/>
          <w:bCs/>
          <w:color w:val="1F497D"/>
          <w:sz w:val="44"/>
        </w:rPr>
        <w:t>Contacto al Ciudadano</w:t>
      </w:r>
      <w:r w:rsidR="00371B24" w:rsidRPr="00DD2043">
        <w:rPr>
          <w:rFonts w:cs="Arial"/>
          <w:b/>
          <w:bCs/>
          <w:color w:val="1F497D"/>
          <w:sz w:val="44"/>
        </w:rPr>
        <w:t xml:space="preserve"> </w:t>
      </w:r>
    </w:p>
    <w:p w:rsidR="00746FE0" w:rsidRPr="00DD2043" w:rsidRDefault="00746FE0" w:rsidP="006014C7">
      <w:pPr>
        <w:jc w:val="center"/>
        <w:rPr>
          <w:rFonts w:cs="Arial"/>
          <w:b/>
          <w:bCs/>
          <w:color w:val="1F497D"/>
          <w:sz w:val="44"/>
        </w:rPr>
      </w:pPr>
    </w:p>
    <w:p w:rsidR="00746FE0" w:rsidRPr="00DD2043" w:rsidRDefault="00746FE0" w:rsidP="006014C7">
      <w:pPr>
        <w:jc w:val="center"/>
        <w:rPr>
          <w:rFonts w:cs="Arial"/>
          <w:b/>
          <w:bCs/>
          <w:color w:val="1F497D"/>
          <w:sz w:val="32"/>
        </w:rPr>
      </w:pPr>
      <w:r w:rsidRPr="00DD2043">
        <w:rPr>
          <w:rFonts w:cs="Arial"/>
          <w:b/>
          <w:bCs/>
          <w:color w:val="1F497D"/>
          <w:sz w:val="32"/>
        </w:rPr>
        <w:t>Campaña</w:t>
      </w:r>
      <w:r w:rsidR="00A425F7" w:rsidRPr="00DD2043">
        <w:rPr>
          <w:rFonts w:cs="Arial"/>
          <w:b/>
          <w:bCs/>
          <w:color w:val="1F497D"/>
          <w:sz w:val="32"/>
        </w:rPr>
        <w:t xml:space="preserve">: </w:t>
      </w:r>
      <w:r w:rsidRPr="00DD2043">
        <w:rPr>
          <w:rFonts w:cs="Arial"/>
          <w:b/>
          <w:bCs/>
          <w:color w:val="1F497D"/>
          <w:sz w:val="32"/>
        </w:rPr>
        <w:t>Emergencias</w:t>
      </w:r>
      <w:r w:rsidR="00286AC2" w:rsidRPr="00DD2043">
        <w:rPr>
          <w:rFonts w:cs="Arial"/>
          <w:b/>
          <w:bCs/>
          <w:color w:val="1F497D"/>
          <w:sz w:val="32"/>
        </w:rPr>
        <w:t xml:space="preserve"> </w:t>
      </w:r>
      <w:r w:rsidRPr="00DD2043">
        <w:rPr>
          <w:rFonts w:cs="Arial"/>
          <w:b/>
          <w:bCs/>
          <w:color w:val="1F497D"/>
          <w:sz w:val="32"/>
        </w:rPr>
        <w:t>y</w:t>
      </w:r>
      <w:r w:rsidR="00286AC2" w:rsidRPr="00DD2043">
        <w:rPr>
          <w:rFonts w:cs="Arial"/>
          <w:b/>
          <w:bCs/>
          <w:color w:val="1F497D"/>
          <w:sz w:val="32"/>
        </w:rPr>
        <w:t xml:space="preserve"> </w:t>
      </w:r>
      <w:r w:rsidRPr="00DD2043">
        <w:rPr>
          <w:rFonts w:cs="Arial"/>
          <w:b/>
          <w:bCs/>
          <w:color w:val="1F497D"/>
          <w:sz w:val="32"/>
        </w:rPr>
        <w:t>Desastres</w:t>
      </w:r>
      <w:r w:rsidR="00286AC2" w:rsidRPr="00DD2043">
        <w:rPr>
          <w:rFonts w:cs="Arial"/>
          <w:b/>
          <w:bCs/>
          <w:color w:val="1F497D"/>
          <w:sz w:val="32"/>
        </w:rPr>
        <w:t xml:space="preserve"> </w:t>
      </w:r>
      <w:r w:rsidRPr="00DD2043">
        <w:rPr>
          <w:rFonts w:cs="Arial"/>
          <w:b/>
          <w:bCs/>
          <w:color w:val="1F497D"/>
          <w:sz w:val="32"/>
        </w:rPr>
        <w:t>Ola Invernal</w:t>
      </w:r>
    </w:p>
    <w:p w:rsidR="00B85091" w:rsidRPr="00DD2043" w:rsidRDefault="00A425F7" w:rsidP="006014C7">
      <w:pPr>
        <w:jc w:val="center"/>
        <w:rPr>
          <w:rFonts w:cs="Arial"/>
          <w:b/>
          <w:bCs/>
          <w:color w:val="1F497D"/>
          <w:sz w:val="32"/>
        </w:rPr>
      </w:pPr>
      <w:r w:rsidRPr="00DD2043">
        <w:rPr>
          <w:rFonts w:cs="Arial"/>
          <w:b/>
          <w:bCs/>
          <w:color w:val="1F497D"/>
          <w:sz w:val="32"/>
        </w:rPr>
        <w:t>Entidad:</w:t>
      </w:r>
      <w:r w:rsidR="00371B24" w:rsidRPr="00DD2043">
        <w:rPr>
          <w:rFonts w:cs="Arial"/>
          <w:b/>
          <w:bCs/>
          <w:color w:val="1F497D"/>
          <w:sz w:val="32"/>
        </w:rPr>
        <w:t xml:space="preserve"> </w:t>
      </w:r>
      <w:r w:rsidR="0067326B">
        <w:rPr>
          <w:rFonts w:cs="Arial"/>
          <w:b/>
          <w:bCs/>
          <w:color w:val="1F497D"/>
          <w:sz w:val="32"/>
        </w:rPr>
        <w:t>Fondo Nacional de Gestión del Riesgo de Desastres</w:t>
      </w:r>
      <w:r w:rsidR="00EC55AD">
        <w:rPr>
          <w:rFonts w:cs="Arial"/>
          <w:b/>
          <w:bCs/>
          <w:color w:val="1F497D"/>
          <w:sz w:val="32"/>
        </w:rPr>
        <w:t xml:space="preserve"> - FNGRD</w:t>
      </w:r>
    </w:p>
    <w:p w:rsidR="00B85091" w:rsidRPr="00DD2043" w:rsidRDefault="00B85091" w:rsidP="006014C7">
      <w:pPr>
        <w:jc w:val="center"/>
        <w:rPr>
          <w:rFonts w:cs="Arial"/>
          <w:b/>
          <w:bCs/>
          <w:color w:val="1F497D"/>
          <w:sz w:val="44"/>
        </w:rPr>
      </w:pPr>
    </w:p>
    <w:p w:rsidR="00746FE0" w:rsidRPr="00DD2043" w:rsidRDefault="00746FE0" w:rsidP="006014C7">
      <w:pPr>
        <w:jc w:val="center"/>
        <w:rPr>
          <w:rFonts w:cs="Arial"/>
          <w:b/>
          <w:bCs/>
          <w:color w:val="1F497D"/>
          <w:sz w:val="44"/>
        </w:rPr>
      </w:pPr>
    </w:p>
    <w:p w:rsidR="00E2096B" w:rsidRPr="00DD2043" w:rsidRDefault="00E2096B" w:rsidP="006014C7">
      <w:pPr>
        <w:jc w:val="center"/>
        <w:rPr>
          <w:rFonts w:cs="Arial"/>
          <w:b/>
          <w:bCs/>
          <w:color w:val="1F497D"/>
          <w:sz w:val="44"/>
        </w:rPr>
      </w:pPr>
      <w:r w:rsidRPr="00DD2043">
        <w:rPr>
          <w:rFonts w:cs="Arial"/>
          <w:b/>
          <w:bCs/>
          <w:color w:val="1F497D"/>
          <w:sz w:val="44"/>
        </w:rPr>
        <w:t>Intranet Gubernamental</w:t>
      </w:r>
    </w:p>
    <w:p w:rsidR="00E2096B" w:rsidRPr="00DD2043" w:rsidRDefault="00A425F7" w:rsidP="006014C7">
      <w:pPr>
        <w:jc w:val="center"/>
        <w:rPr>
          <w:rFonts w:cs="Arial"/>
          <w:b/>
          <w:bCs/>
          <w:color w:val="1F497D"/>
          <w:sz w:val="36"/>
        </w:rPr>
      </w:pPr>
      <w:r w:rsidRPr="00DD2043">
        <w:rPr>
          <w:rFonts w:cs="Arial"/>
          <w:b/>
          <w:bCs/>
          <w:color w:val="1F497D"/>
          <w:sz w:val="36"/>
        </w:rPr>
        <w:t>Contrato No. 000229 de 2011</w:t>
      </w:r>
    </w:p>
    <w:p w:rsidR="002B18B6" w:rsidRPr="00DD2043" w:rsidRDefault="002B18B6" w:rsidP="006014C7">
      <w:pPr>
        <w:rPr>
          <w:rFonts w:cs="Arial"/>
          <w:b/>
          <w:bCs/>
          <w:sz w:val="44"/>
        </w:rPr>
      </w:pPr>
    </w:p>
    <w:p w:rsidR="00746FE0" w:rsidRPr="00DD2043" w:rsidRDefault="00746FE0" w:rsidP="006014C7">
      <w:pPr>
        <w:rPr>
          <w:rFonts w:cs="Arial"/>
          <w:b/>
          <w:bCs/>
          <w:sz w:val="44"/>
        </w:rPr>
      </w:pPr>
    </w:p>
    <w:p w:rsidR="002B18B6" w:rsidRPr="00DD2043" w:rsidRDefault="00A425F7" w:rsidP="006014C7">
      <w:pPr>
        <w:jc w:val="center"/>
        <w:rPr>
          <w:rFonts w:ascii="Arial" w:hAnsi="Arial" w:cs="Arial"/>
          <w:b/>
          <w:color w:val="1F497D"/>
          <w:sz w:val="32"/>
          <w:szCs w:val="32"/>
          <w:lang w:val="es-CO"/>
        </w:rPr>
      </w:pPr>
      <w:r w:rsidRPr="00DD2043">
        <w:rPr>
          <w:rFonts w:ascii="Arial" w:hAnsi="Arial" w:cs="Arial"/>
          <w:b/>
          <w:color w:val="1F497D"/>
          <w:sz w:val="32"/>
          <w:szCs w:val="32"/>
          <w:lang w:val="es-CO"/>
        </w:rPr>
        <w:t>Administración y</w:t>
      </w:r>
      <w:r w:rsidR="00286AC2" w:rsidRPr="00DD2043">
        <w:rPr>
          <w:rFonts w:ascii="Arial" w:hAnsi="Arial" w:cs="Arial"/>
          <w:b/>
          <w:color w:val="1F497D"/>
          <w:sz w:val="32"/>
          <w:szCs w:val="32"/>
          <w:lang w:val="es-CO"/>
        </w:rPr>
        <w:t xml:space="preserve"> </w:t>
      </w:r>
      <w:r w:rsidR="00C37757" w:rsidRPr="00DD2043">
        <w:rPr>
          <w:rFonts w:ascii="Arial" w:hAnsi="Arial" w:cs="Arial"/>
          <w:b/>
          <w:color w:val="1F497D"/>
          <w:sz w:val="32"/>
          <w:szCs w:val="32"/>
          <w:lang w:val="es-CO"/>
        </w:rPr>
        <w:t>Operación de la Infraestructura de la Intranet Gubernamental</w:t>
      </w:r>
    </w:p>
    <w:p w:rsidR="00E2096B" w:rsidRPr="00DD2043" w:rsidRDefault="00E2096B" w:rsidP="006014C7">
      <w:pPr>
        <w:rPr>
          <w:rFonts w:cs="Arial"/>
          <w:b/>
          <w:bCs/>
          <w:sz w:val="44"/>
        </w:rPr>
      </w:pPr>
    </w:p>
    <w:p w:rsidR="00E2096B" w:rsidRPr="00DD2043" w:rsidRDefault="00E2096B" w:rsidP="006014C7">
      <w:pPr>
        <w:rPr>
          <w:rFonts w:cs="Arial"/>
          <w:b/>
          <w:bCs/>
          <w:sz w:val="44"/>
        </w:rPr>
        <w:sectPr w:rsidR="00E2096B" w:rsidRPr="00DD2043" w:rsidSect="00F366B9">
          <w:headerReference w:type="default" r:id="rId10"/>
          <w:footerReference w:type="even" r:id="rId11"/>
          <w:footerReference w:type="default" r:id="rId12"/>
          <w:pgSz w:w="12242" w:h="15842" w:code="1"/>
          <w:pgMar w:top="1701" w:right="1418" w:bottom="1531" w:left="1418" w:header="720" w:footer="720" w:gutter="0"/>
          <w:pgBorders w:offsetFrom="page">
            <w:top w:val="single" w:sz="12" w:space="24" w:color="1F497D"/>
            <w:left w:val="single" w:sz="12" w:space="24" w:color="1F497D"/>
            <w:bottom w:val="single" w:sz="12" w:space="24" w:color="1F497D"/>
            <w:right w:val="single" w:sz="12" w:space="24" w:color="1F497D"/>
          </w:pgBorders>
          <w:pgNumType w:fmt="lowerRoman"/>
          <w:cols w:space="720"/>
          <w:titlePg/>
        </w:sectPr>
      </w:pPr>
    </w:p>
    <w:p w:rsidR="00F216F3" w:rsidRPr="00DD2043" w:rsidRDefault="00F216F3" w:rsidP="00F216F3">
      <w:pPr>
        <w:tabs>
          <w:tab w:val="left" w:pos="1305"/>
        </w:tabs>
        <w:rPr>
          <w:b/>
        </w:rPr>
      </w:pPr>
    </w:p>
    <w:p w:rsidR="004B5829" w:rsidRPr="00DD2043" w:rsidRDefault="004B5829" w:rsidP="006014C7">
      <w:pPr>
        <w:pStyle w:val="Prrafodelista"/>
        <w:tabs>
          <w:tab w:val="left" w:pos="426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</w:p>
    <w:p w:rsidR="00F57BB2" w:rsidRDefault="005D36C3" w:rsidP="005D36C3">
      <w:pPr>
        <w:pStyle w:val="Ttulo1"/>
      </w:pPr>
      <w:r>
        <w:t>TIPOLOGÍAS USADAS</w:t>
      </w:r>
    </w:p>
    <w:p w:rsidR="00F57BB2" w:rsidRDefault="00F57BB2" w:rsidP="00F57BB2">
      <w:pPr>
        <w:rPr>
          <w:lang w:val="es-ES_tradnl"/>
        </w:rPr>
      </w:pPr>
    </w:p>
    <w:p w:rsidR="00F57BB2" w:rsidRDefault="00F57BB2" w:rsidP="00955FFA">
      <w:pPr>
        <w:tabs>
          <w:tab w:val="left" w:pos="0"/>
        </w:tabs>
        <w:jc w:val="both"/>
        <w:rPr>
          <w:szCs w:val="20"/>
        </w:rPr>
      </w:pPr>
      <w:r w:rsidRPr="00F57BB2">
        <w:rPr>
          <w:szCs w:val="20"/>
        </w:rPr>
        <w:t>En el marc</w:t>
      </w:r>
      <w:r>
        <w:rPr>
          <w:szCs w:val="20"/>
        </w:rPr>
        <w:t>o</w:t>
      </w:r>
      <w:r w:rsidRPr="00F57BB2">
        <w:rPr>
          <w:szCs w:val="20"/>
        </w:rPr>
        <w:t xml:space="preserve"> de </w:t>
      </w:r>
      <w:r>
        <w:rPr>
          <w:szCs w:val="20"/>
        </w:rPr>
        <w:t xml:space="preserve">la operación del Centro de Contacto Ciudadano para el </w:t>
      </w:r>
      <w:r w:rsidRPr="00F57BB2">
        <w:rPr>
          <w:szCs w:val="20"/>
        </w:rPr>
        <w:t>Fondo Nacional de Gestión del Riesgo de Desastres</w:t>
      </w:r>
      <w:r>
        <w:rPr>
          <w:szCs w:val="20"/>
        </w:rPr>
        <w:t xml:space="preserve">, se establecen tres tipologías, cada una de las cuales determina un protocolo de atención particular </w:t>
      </w:r>
      <w:r w:rsidR="00955FFA">
        <w:rPr>
          <w:szCs w:val="20"/>
        </w:rPr>
        <w:t>y un resultado diferentes. Las tipologías son:</w:t>
      </w:r>
    </w:p>
    <w:p w:rsidR="00955FFA" w:rsidRDefault="00955FFA" w:rsidP="00955FFA">
      <w:pPr>
        <w:tabs>
          <w:tab w:val="left" w:pos="0"/>
        </w:tabs>
        <w:jc w:val="both"/>
        <w:rPr>
          <w:szCs w:val="20"/>
        </w:rPr>
      </w:pPr>
    </w:p>
    <w:p w:rsidR="00955FFA" w:rsidRDefault="00955FFA" w:rsidP="00955FFA">
      <w:pPr>
        <w:pStyle w:val="Prrafodelista"/>
        <w:numPr>
          <w:ilvl w:val="0"/>
          <w:numId w:val="13"/>
        </w:numPr>
        <w:tabs>
          <w:tab w:val="left" w:pos="0"/>
        </w:tabs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Consulta de Información General</w:t>
      </w:r>
      <w:r w:rsidR="005D36C3">
        <w:rPr>
          <w:rFonts w:ascii="Verdana" w:hAnsi="Verdana"/>
          <w:sz w:val="20"/>
          <w:szCs w:val="20"/>
        </w:rPr>
        <w:t>. Corresponde a una solicitud del ciudadano con el fin</w:t>
      </w:r>
      <w:r w:rsidR="00852106">
        <w:rPr>
          <w:rFonts w:ascii="Verdana" w:hAnsi="Verdana"/>
          <w:sz w:val="20"/>
          <w:szCs w:val="20"/>
        </w:rPr>
        <w:t xml:space="preserve"> </w:t>
      </w:r>
      <w:r w:rsidR="005D36C3">
        <w:rPr>
          <w:rFonts w:ascii="Verdana" w:hAnsi="Verdana"/>
          <w:sz w:val="20"/>
          <w:szCs w:val="20"/>
        </w:rPr>
        <w:t>de obtener información relacionada con los diversos temas estableci</w:t>
      </w:r>
      <w:r w:rsidR="007A2F87">
        <w:rPr>
          <w:rFonts w:ascii="Verdana" w:hAnsi="Verdana"/>
          <w:sz w:val="20"/>
          <w:szCs w:val="20"/>
        </w:rPr>
        <w:t>dos en la Base de Conocimiento de la Campaña (KB). Las solicitudes cuya respuesta no se encuentren establecidas en la KB deben ser escaladas.</w:t>
      </w:r>
    </w:p>
    <w:p w:rsidR="00955FFA" w:rsidRDefault="00955FFA" w:rsidP="007A2F87">
      <w:pPr>
        <w:pStyle w:val="Prrafodelista"/>
        <w:numPr>
          <w:ilvl w:val="0"/>
          <w:numId w:val="13"/>
        </w:numPr>
        <w:tabs>
          <w:tab w:val="left" w:pos="0"/>
        </w:tabs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Reporte de Emergencias</w:t>
      </w:r>
      <w:r w:rsidR="007A2F87">
        <w:rPr>
          <w:rFonts w:ascii="Verdana" w:hAnsi="Verdana"/>
          <w:sz w:val="20"/>
          <w:szCs w:val="20"/>
        </w:rPr>
        <w:t>. Se trata de comunicaciones de la ciudadanía con el fin informar sobre situaciones de emergencia relacionadas con desastres naturales</w:t>
      </w:r>
      <w:r w:rsidR="00584F93">
        <w:rPr>
          <w:rFonts w:ascii="Verdana" w:hAnsi="Verdana"/>
          <w:sz w:val="20"/>
          <w:szCs w:val="20"/>
        </w:rPr>
        <w:t xml:space="preserve"> (v.g. Deslizamientos, Incendios Forestales, Inundaciones, Vendavales, entre otros)</w:t>
      </w:r>
      <w:r w:rsidR="007A2F87">
        <w:rPr>
          <w:rFonts w:ascii="Verdana" w:hAnsi="Verdana"/>
          <w:sz w:val="20"/>
          <w:szCs w:val="20"/>
        </w:rPr>
        <w:t>. Estas comunicaciones deben ser redirigidas a la Sala de Crisis de la Unidad Nacional de Gestión del Riesgo de Desastres (UNGRD)</w:t>
      </w:r>
      <w:r w:rsidR="005C7C78">
        <w:rPr>
          <w:rFonts w:ascii="Verdana" w:hAnsi="Verdana"/>
          <w:sz w:val="20"/>
          <w:szCs w:val="20"/>
        </w:rPr>
        <w:t>,</w:t>
      </w:r>
      <w:r w:rsidR="007A2F87">
        <w:rPr>
          <w:rFonts w:ascii="Verdana" w:hAnsi="Verdana"/>
          <w:sz w:val="20"/>
          <w:szCs w:val="20"/>
        </w:rPr>
        <w:t xml:space="preserve"> a trav</w:t>
      </w:r>
      <w:r w:rsidR="00021990">
        <w:rPr>
          <w:rFonts w:ascii="Verdana" w:hAnsi="Verdana"/>
          <w:sz w:val="20"/>
          <w:szCs w:val="20"/>
        </w:rPr>
        <w:t>és del formato establecido, para que sea esta quien realice las labores que considere pertinentes.</w:t>
      </w:r>
    </w:p>
    <w:p w:rsidR="00CF2A04" w:rsidRDefault="00CF2A04" w:rsidP="00955FFA">
      <w:pPr>
        <w:pStyle w:val="Prrafodelista"/>
        <w:numPr>
          <w:ilvl w:val="0"/>
          <w:numId w:val="13"/>
        </w:numPr>
        <w:tabs>
          <w:tab w:val="left" w:pos="0"/>
        </w:tabs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Reporte de </w:t>
      </w:r>
      <w:r w:rsidR="00D63342">
        <w:rPr>
          <w:rFonts w:ascii="Verdana" w:hAnsi="Verdana"/>
          <w:sz w:val="20"/>
          <w:szCs w:val="20"/>
        </w:rPr>
        <w:t xml:space="preserve">Quejas y/o </w:t>
      </w:r>
      <w:r>
        <w:rPr>
          <w:rFonts w:ascii="Verdana" w:hAnsi="Verdana"/>
          <w:sz w:val="20"/>
          <w:szCs w:val="20"/>
        </w:rPr>
        <w:t>Denuncias</w:t>
      </w:r>
      <w:r w:rsidR="00EA12FF">
        <w:rPr>
          <w:rFonts w:ascii="Verdana" w:hAnsi="Verdana"/>
          <w:sz w:val="20"/>
          <w:szCs w:val="20"/>
        </w:rPr>
        <w:t xml:space="preserve">. Se trata del reporte de situaciones </w:t>
      </w:r>
      <w:r w:rsidR="00D63342">
        <w:rPr>
          <w:rFonts w:ascii="Verdana" w:hAnsi="Verdana"/>
          <w:sz w:val="20"/>
          <w:szCs w:val="20"/>
        </w:rPr>
        <w:t>como las siguiente</w:t>
      </w:r>
      <w:r w:rsidR="003E6259">
        <w:rPr>
          <w:rFonts w:ascii="Verdana" w:hAnsi="Verdana"/>
          <w:sz w:val="20"/>
          <w:szCs w:val="20"/>
        </w:rPr>
        <w:t>s</w:t>
      </w:r>
      <w:r w:rsidR="00D63342">
        <w:rPr>
          <w:rFonts w:ascii="Verdana" w:hAnsi="Verdana"/>
          <w:sz w:val="20"/>
          <w:szCs w:val="20"/>
        </w:rPr>
        <w:t>:</w:t>
      </w:r>
    </w:p>
    <w:p w:rsidR="00D63342" w:rsidRPr="00D63342" w:rsidRDefault="00D63342" w:rsidP="00D63342">
      <w:pPr>
        <w:pStyle w:val="Prrafodelista"/>
        <w:numPr>
          <w:ilvl w:val="0"/>
          <w:numId w:val="14"/>
        </w:numPr>
        <w:tabs>
          <w:tab w:val="left" w:pos="0"/>
        </w:tabs>
        <w:jc w:val="both"/>
        <w:rPr>
          <w:rFonts w:ascii="Verdana" w:hAnsi="Verdana"/>
          <w:sz w:val="20"/>
          <w:szCs w:val="20"/>
          <w:lang w:val="es-CO"/>
        </w:rPr>
      </w:pPr>
      <w:r w:rsidRPr="00D63342">
        <w:rPr>
          <w:rFonts w:ascii="Verdana" w:hAnsi="Verdana"/>
          <w:sz w:val="20"/>
          <w:szCs w:val="20"/>
          <w:lang w:val="es-CO"/>
        </w:rPr>
        <w:t xml:space="preserve">Denuncias: </w:t>
      </w:r>
      <w:r>
        <w:rPr>
          <w:rFonts w:ascii="Verdana" w:hAnsi="Verdana"/>
          <w:sz w:val="20"/>
          <w:szCs w:val="20"/>
          <w:lang w:val="es-CO"/>
        </w:rPr>
        <w:t xml:space="preserve">Si el ciudadano </w:t>
      </w:r>
      <w:r w:rsidRPr="00D63342">
        <w:rPr>
          <w:rFonts w:ascii="Verdana" w:hAnsi="Verdana"/>
          <w:sz w:val="20"/>
          <w:szCs w:val="20"/>
          <w:lang w:val="es-CO"/>
        </w:rPr>
        <w:t>desea dar a conocer hechos que pueden estar configurando un posible manejo irregular o eventual detrimento de bienes o fondos de la nación o una indebida gestión fiscal.</w:t>
      </w:r>
    </w:p>
    <w:p w:rsidR="00D63342" w:rsidRPr="00D63342" w:rsidRDefault="00D63342" w:rsidP="00D63342">
      <w:pPr>
        <w:pStyle w:val="Prrafodelista"/>
        <w:numPr>
          <w:ilvl w:val="0"/>
          <w:numId w:val="14"/>
        </w:numPr>
        <w:tabs>
          <w:tab w:val="left" w:pos="0"/>
        </w:tabs>
        <w:jc w:val="both"/>
        <w:rPr>
          <w:rFonts w:ascii="Verdana" w:hAnsi="Verdana"/>
          <w:sz w:val="20"/>
          <w:szCs w:val="20"/>
          <w:lang w:val="es-CO"/>
        </w:rPr>
      </w:pPr>
      <w:r w:rsidRPr="00D63342">
        <w:rPr>
          <w:rFonts w:ascii="Verdana" w:hAnsi="Verdana"/>
          <w:sz w:val="20"/>
          <w:szCs w:val="20"/>
          <w:lang w:val="es-CO"/>
        </w:rPr>
        <w:t xml:space="preserve">Quejas: </w:t>
      </w:r>
      <w:r w:rsidR="003E6259">
        <w:rPr>
          <w:rFonts w:ascii="Verdana" w:hAnsi="Verdana"/>
          <w:sz w:val="20"/>
          <w:szCs w:val="20"/>
          <w:lang w:val="es-CO"/>
        </w:rPr>
        <w:t xml:space="preserve">Si el ciudadano </w:t>
      </w:r>
      <w:r w:rsidRPr="00D63342">
        <w:rPr>
          <w:rFonts w:ascii="Verdana" w:hAnsi="Verdana"/>
          <w:sz w:val="20"/>
          <w:szCs w:val="20"/>
          <w:lang w:val="es-CO"/>
        </w:rPr>
        <w:t>desea dar a conocer una situación irregular en el funcionamiento de los servicios o de las funciones propias de un servidor público de la entidad.</w:t>
      </w:r>
    </w:p>
    <w:p w:rsidR="00955FFA" w:rsidRPr="00955FFA" w:rsidRDefault="005D36C3" w:rsidP="00955FFA">
      <w:pPr>
        <w:pStyle w:val="Prrafodelista"/>
        <w:numPr>
          <w:ilvl w:val="0"/>
          <w:numId w:val="13"/>
        </w:numPr>
        <w:tabs>
          <w:tab w:val="left" w:pos="0"/>
        </w:tabs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Réplica a Comunicaciones de Colombia Humanitaria.</w:t>
      </w:r>
      <w:r w:rsidR="003E6259">
        <w:rPr>
          <w:rFonts w:ascii="Verdana" w:hAnsi="Verdana"/>
          <w:sz w:val="20"/>
          <w:szCs w:val="20"/>
        </w:rPr>
        <w:t xml:space="preserve"> Corresponde al interés de</w:t>
      </w:r>
      <w:r w:rsidR="001F0151">
        <w:rPr>
          <w:rFonts w:ascii="Verdana" w:hAnsi="Verdana"/>
          <w:sz w:val="20"/>
          <w:szCs w:val="20"/>
        </w:rPr>
        <w:t xml:space="preserve"> un</w:t>
      </w:r>
      <w:r w:rsidR="003E6259">
        <w:rPr>
          <w:rFonts w:ascii="Verdana" w:hAnsi="Verdana"/>
          <w:sz w:val="20"/>
          <w:szCs w:val="20"/>
        </w:rPr>
        <w:t xml:space="preserve"> ciudadano </w:t>
      </w:r>
      <w:r w:rsidR="001F0151">
        <w:rPr>
          <w:rFonts w:ascii="Verdana" w:hAnsi="Verdana"/>
          <w:sz w:val="20"/>
          <w:szCs w:val="20"/>
        </w:rPr>
        <w:t xml:space="preserve">de solicitar ampliación o aclaración sobre comunicaciones emitidas </w:t>
      </w:r>
      <w:r w:rsidR="00A36A96">
        <w:rPr>
          <w:rFonts w:ascii="Verdana" w:hAnsi="Verdana"/>
          <w:sz w:val="20"/>
          <w:szCs w:val="20"/>
        </w:rPr>
        <w:t>por Colombia Humanitaria</w:t>
      </w:r>
      <w:r w:rsidR="00021990">
        <w:rPr>
          <w:rFonts w:ascii="Verdana" w:hAnsi="Verdana"/>
          <w:sz w:val="20"/>
          <w:szCs w:val="20"/>
        </w:rPr>
        <w:t xml:space="preserve">. Estas réplicas deben ser emitidas a Colombia Humanitaria, al área Jurídica quien se encargará de revisar </w:t>
      </w:r>
      <w:r w:rsidR="00EC55AD">
        <w:rPr>
          <w:rFonts w:ascii="Verdana" w:hAnsi="Verdana"/>
          <w:sz w:val="20"/>
          <w:szCs w:val="20"/>
        </w:rPr>
        <w:t>la solicitud y emitir la ampliación o aclaración solicitada. Para este caso se debe usar el formato establecido.</w:t>
      </w:r>
    </w:p>
    <w:p w:rsidR="0046102F" w:rsidRDefault="0046102F" w:rsidP="00B75DF2">
      <w:pPr>
        <w:pStyle w:val="Prrafodelista"/>
        <w:tabs>
          <w:tab w:val="left" w:pos="33"/>
        </w:tabs>
        <w:spacing w:after="0" w:line="240" w:lineRule="auto"/>
        <w:ind w:left="0"/>
        <w:jc w:val="center"/>
        <w:rPr>
          <w:rFonts w:ascii="Verdana" w:hAnsi="Verdana"/>
          <w:b/>
          <w:sz w:val="20"/>
          <w:szCs w:val="20"/>
          <w:u w:val="single"/>
        </w:rPr>
        <w:sectPr w:rsidR="0046102F" w:rsidSect="000F0219">
          <w:headerReference w:type="default" r:id="rId13"/>
          <w:footerReference w:type="default" r:id="rId14"/>
          <w:pgSz w:w="12242" w:h="15842" w:code="1"/>
          <w:pgMar w:top="1417" w:right="1701" w:bottom="1417" w:left="1701" w:header="709" w:footer="941" w:gutter="0"/>
          <w:pgBorders w:offsetFrom="page">
            <w:top w:val="single" w:sz="12" w:space="24" w:color="1F497D"/>
            <w:left w:val="single" w:sz="12" w:space="24" w:color="1F497D"/>
            <w:bottom w:val="single" w:sz="12" w:space="24" w:color="1F497D"/>
            <w:right w:val="single" w:sz="12" w:space="24" w:color="1F497D"/>
          </w:pgBorders>
          <w:cols w:space="708"/>
          <w:docGrid w:linePitch="360"/>
        </w:sectPr>
      </w:pPr>
    </w:p>
    <w:p w:rsidR="0046102F" w:rsidRDefault="00E10D22" w:rsidP="00584F93">
      <w:pPr>
        <w:pStyle w:val="Ttulo1"/>
      </w:pPr>
      <w:r>
        <w:lastRenderedPageBreak/>
        <w:t>PROCEDIMIENTO</w:t>
      </w:r>
    </w:p>
    <w:p w:rsidR="0046102F" w:rsidRDefault="0046102F" w:rsidP="0046102F">
      <w:pPr>
        <w:rPr>
          <w:lang w:val="es-ES_tradnl"/>
        </w:rPr>
      </w:pPr>
    </w:p>
    <w:p w:rsidR="0046102F" w:rsidRPr="0046102F" w:rsidRDefault="005C750F" w:rsidP="005C750F">
      <w:pPr>
        <w:jc w:val="center"/>
        <w:rPr>
          <w:lang w:val="es-ES_tradnl"/>
        </w:rPr>
        <w:sectPr w:rsidR="0046102F" w:rsidRPr="0046102F" w:rsidSect="0046102F">
          <w:headerReference w:type="default" r:id="rId15"/>
          <w:footerReference w:type="default" r:id="rId16"/>
          <w:pgSz w:w="15842" w:h="12242" w:orient="landscape" w:code="1"/>
          <w:pgMar w:top="1701" w:right="1417" w:bottom="1701" w:left="1417" w:header="709" w:footer="941" w:gutter="0"/>
          <w:pgBorders w:offsetFrom="page">
            <w:top w:val="single" w:sz="12" w:space="24" w:color="1F497D"/>
            <w:left w:val="single" w:sz="12" w:space="24" w:color="1F497D"/>
            <w:bottom w:val="single" w:sz="12" w:space="24" w:color="1F497D"/>
            <w:right w:val="single" w:sz="12" w:space="24" w:color="1F497D"/>
          </w:pgBorders>
          <w:cols w:space="708"/>
          <w:docGrid w:linePitch="360"/>
        </w:sectPr>
      </w:pPr>
      <w:r>
        <w:rPr>
          <w:noProof/>
        </w:rPr>
        <w:drawing>
          <wp:inline distT="0" distB="0" distL="0" distR="0">
            <wp:extent cx="6711351" cy="5123499"/>
            <wp:effectExtent l="0" t="0" r="0" b="127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17288" cy="512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36C3" w:rsidRPr="00F57BB2" w:rsidRDefault="005D36C3" w:rsidP="005D36C3">
      <w:pPr>
        <w:pStyle w:val="Ttulo1"/>
      </w:pPr>
      <w:r w:rsidRPr="00F57BB2">
        <w:lastRenderedPageBreak/>
        <w:t>GUION LLAMADAS</w:t>
      </w:r>
    </w:p>
    <w:p w:rsidR="005D36C3" w:rsidRDefault="005D36C3" w:rsidP="00B75DF2">
      <w:pPr>
        <w:pStyle w:val="Prrafodelista"/>
        <w:tabs>
          <w:tab w:val="left" w:pos="33"/>
        </w:tabs>
        <w:spacing w:after="0" w:line="240" w:lineRule="auto"/>
        <w:ind w:left="0"/>
        <w:jc w:val="center"/>
        <w:rPr>
          <w:rFonts w:ascii="Verdana" w:hAnsi="Verdana"/>
          <w:b/>
          <w:sz w:val="20"/>
          <w:szCs w:val="20"/>
          <w:u w:val="single"/>
        </w:rPr>
      </w:pPr>
    </w:p>
    <w:p w:rsidR="003A492C" w:rsidRPr="00A720A2" w:rsidRDefault="00E10D22" w:rsidP="00A720A2">
      <w:pPr>
        <w:tabs>
          <w:tab w:val="left" w:pos="567"/>
        </w:tabs>
        <w:jc w:val="both"/>
        <w:rPr>
          <w:b/>
          <w:color w:val="000000"/>
          <w:szCs w:val="20"/>
          <w:u w:val="single"/>
        </w:rPr>
      </w:pPr>
      <w:r w:rsidRPr="00A720A2">
        <w:rPr>
          <w:b/>
          <w:color w:val="000000"/>
          <w:szCs w:val="20"/>
          <w:u w:val="single"/>
        </w:rPr>
        <w:t>Saludo de bienvenida</w:t>
      </w:r>
      <w:r w:rsidR="008357F4" w:rsidRPr="00A720A2">
        <w:rPr>
          <w:b/>
          <w:color w:val="000000"/>
          <w:szCs w:val="20"/>
        </w:rPr>
        <w:t xml:space="preserve"> </w:t>
      </w:r>
      <w:r w:rsidRPr="00A720A2">
        <w:rPr>
          <w:i/>
          <w:color w:val="000000"/>
          <w:szCs w:val="20"/>
        </w:rPr>
        <w:t>&lt;Este apartado aplica para todas las solicitudes</w:t>
      </w:r>
      <w:r w:rsidR="00FE4227">
        <w:rPr>
          <w:i/>
          <w:color w:val="000000"/>
          <w:szCs w:val="20"/>
        </w:rPr>
        <w:t>/reportes</w:t>
      </w:r>
      <w:r w:rsidRPr="00A720A2">
        <w:rPr>
          <w:i/>
          <w:color w:val="000000"/>
          <w:szCs w:val="20"/>
        </w:rPr>
        <w:t>&gt;</w:t>
      </w:r>
    </w:p>
    <w:p w:rsidR="005621B6" w:rsidRPr="00DD2043" w:rsidRDefault="005621B6" w:rsidP="006014C7">
      <w:pPr>
        <w:pStyle w:val="Prrafodelista"/>
        <w:tabs>
          <w:tab w:val="left" w:pos="567"/>
        </w:tabs>
        <w:spacing w:after="0" w:line="240" w:lineRule="auto"/>
        <w:ind w:left="0"/>
        <w:jc w:val="both"/>
        <w:rPr>
          <w:rFonts w:ascii="Verdana" w:hAnsi="Verdana"/>
          <w:b/>
          <w:color w:val="000000"/>
          <w:sz w:val="20"/>
          <w:szCs w:val="20"/>
        </w:rPr>
      </w:pPr>
    </w:p>
    <w:p w:rsidR="00E10D22" w:rsidRDefault="00E10D22" w:rsidP="006014C7">
      <w:pPr>
        <w:tabs>
          <w:tab w:val="left" w:pos="0"/>
        </w:tabs>
        <w:jc w:val="both"/>
        <w:rPr>
          <w:i/>
          <w:szCs w:val="20"/>
        </w:rPr>
      </w:pPr>
      <w:r w:rsidRPr="00E10D22">
        <w:rPr>
          <w:i/>
          <w:szCs w:val="20"/>
        </w:rPr>
        <w:t>&lt;Agente&gt;</w:t>
      </w:r>
    </w:p>
    <w:p w:rsidR="003A492C" w:rsidRPr="00DD2043" w:rsidRDefault="00AB7982" w:rsidP="006014C7">
      <w:pPr>
        <w:tabs>
          <w:tab w:val="left" w:pos="0"/>
        </w:tabs>
        <w:jc w:val="both"/>
        <w:rPr>
          <w:szCs w:val="20"/>
        </w:rPr>
      </w:pPr>
      <w:r w:rsidRPr="00DD2043">
        <w:rPr>
          <w:szCs w:val="20"/>
        </w:rPr>
        <w:t>Buenos (días, tardes o noches), bienvenido</w:t>
      </w:r>
      <w:r w:rsidR="00286AC2" w:rsidRPr="00DD2043">
        <w:rPr>
          <w:szCs w:val="20"/>
        </w:rPr>
        <w:t xml:space="preserve"> </w:t>
      </w:r>
      <w:r w:rsidR="009D32DC" w:rsidRPr="00DD2043">
        <w:rPr>
          <w:szCs w:val="20"/>
        </w:rPr>
        <w:t>al</w:t>
      </w:r>
      <w:r w:rsidR="00286AC2" w:rsidRPr="00DD2043">
        <w:rPr>
          <w:szCs w:val="20"/>
        </w:rPr>
        <w:t xml:space="preserve"> </w:t>
      </w:r>
      <w:r w:rsidR="009D32DC" w:rsidRPr="00DD2043">
        <w:rPr>
          <w:szCs w:val="20"/>
        </w:rPr>
        <w:t>Centro</w:t>
      </w:r>
      <w:r w:rsidR="00286AC2" w:rsidRPr="00DD2043">
        <w:rPr>
          <w:szCs w:val="20"/>
        </w:rPr>
        <w:t xml:space="preserve"> </w:t>
      </w:r>
      <w:r w:rsidR="009D32DC" w:rsidRPr="00DD2043">
        <w:rPr>
          <w:szCs w:val="20"/>
        </w:rPr>
        <w:t>de</w:t>
      </w:r>
      <w:r w:rsidR="00286AC2" w:rsidRPr="00DD2043">
        <w:rPr>
          <w:szCs w:val="20"/>
        </w:rPr>
        <w:t xml:space="preserve"> </w:t>
      </w:r>
      <w:r w:rsidR="009D32DC" w:rsidRPr="00DD2043">
        <w:rPr>
          <w:szCs w:val="20"/>
        </w:rPr>
        <w:t>Información</w:t>
      </w:r>
      <w:r w:rsidR="00286AC2" w:rsidRPr="00DD2043">
        <w:rPr>
          <w:szCs w:val="20"/>
        </w:rPr>
        <w:t xml:space="preserve"> </w:t>
      </w:r>
      <w:r w:rsidR="009D32DC" w:rsidRPr="00DD2043">
        <w:rPr>
          <w:szCs w:val="20"/>
        </w:rPr>
        <w:t xml:space="preserve">para </w:t>
      </w:r>
      <w:r w:rsidR="0067326B">
        <w:rPr>
          <w:szCs w:val="20"/>
        </w:rPr>
        <w:t>la Gestión del Riesgo de Desastres</w:t>
      </w:r>
      <w:r w:rsidR="009D32DC" w:rsidRPr="00DD2043">
        <w:rPr>
          <w:szCs w:val="20"/>
        </w:rPr>
        <w:t>,</w:t>
      </w:r>
      <w:r w:rsidR="00286AC2" w:rsidRPr="00DD2043">
        <w:rPr>
          <w:szCs w:val="20"/>
        </w:rPr>
        <w:t xml:space="preserve"> </w:t>
      </w:r>
      <w:r w:rsidR="00866DAC" w:rsidRPr="00DD2043">
        <w:rPr>
          <w:szCs w:val="20"/>
        </w:rPr>
        <w:t xml:space="preserve">le </w:t>
      </w:r>
      <w:r w:rsidRPr="00DD2043">
        <w:rPr>
          <w:szCs w:val="20"/>
        </w:rPr>
        <w:t>habla</w:t>
      </w:r>
      <w:r w:rsidR="00286AC2" w:rsidRPr="00DD2043">
        <w:rPr>
          <w:szCs w:val="20"/>
        </w:rPr>
        <w:t xml:space="preserve"> </w:t>
      </w:r>
      <w:r w:rsidR="00DD70E3" w:rsidRPr="00DD2043">
        <w:rPr>
          <w:szCs w:val="20"/>
        </w:rPr>
        <w:t>XX</w:t>
      </w:r>
      <w:r w:rsidR="0032671F" w:rsidRPr="00DD2043">
        <w:rPr>
          <w:szCs w:val="20"/>
        </w:rPr>
        <w:t>X</w:t>
      </w:r>
      <w:r w:rsidR="00DD70E3" w:rsidRPr="00DD2043">
        <w:rPr>
          <w:szCs w:val="20"/>
        </w:rPr>
        <w:t xml:space="preserve"> </w:t>
      </w:r>
      <w:r w:rsidRPr="00DD2043">
        <w:rPr>
          <w:szCs w:val="20"/>
        </w:rPr>
        <w:t>(nombre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 xml:space="preserve">asesor), </w:t>
      </w:r>
      <w:r w:rsidR="00E10D22">
        <w:rPr>
          <w:szCs w:val="20"/>
        </w:rPr>
        <w:t>¿con quié</w:t>
      </w:r>
      <w:r w:rsidRPr="00DD2043">
        <w:rPr>
          <w:szCs w:val="20"/>
        </w:rPr>
        <w:t>n</w:t>
      </w:r>
      <w:r w:rsidR="00E10D22">
        <w:rPr>
          <w:szCs w:val="20"/>
        </w:rPr>
        <w:t xml:space="preserve"> </w:t>
      </w:r>
      <w:r w:rsidRPr="00DD2043">
        <w:rPr>
          <w:szCs w:val="20"/>
        </w:rPr>
        <w:t>tengo el gusto de hablar</w:t>
      </w:r>
      <w:r w:rsidR="009D32DC" w:rsidRPr="00DD2043">
        <w:rPr>
          <w:szCs w:val="20"/>
        </w:rPr>
        <w:t>?</w:t>
      </w:r>
    </w:p>
    <w:p w:rsidR="00290EDE" w:rsidRPr="00DD2043" w:rsidRDefault="00290EDE" w:rsidP="003C5449">
      <w:pPr>
        <w:tabs>
          <w:tab w:val="left" w:pos="0"/>
          <w:tab w:val="left" w:pos="2201"/>
        </w:tabs>
        <w:jc w:val="both"/>
        <w:rPr>
          <w:szCs w:val="20"/>
        </w:rPr>
      </w:pPr>
    </w:p>
    <w:p w:rsidR="00290EDE" w:rsidRPr="00DD2043" w:rsidRDefault="00290EDE" w:rsidP="003C5449">
      <w:pPr>
        <w:tabs>
          <w:tab w:val="left" w:pos="0"/>
          <w:tab w:val="left" w:pos="2201"/>
        </w:tabs>
        <w:jc w:val="both"/>
        <w:rPr>
          <w:szCs w:val="20"/>
        </w:rPr>
      </w:pPr>
      <w:r w:rsidRPr="00DD2043">
        <w:rPr>
          <w:szCs w:val="20"/>
        </w:rPr>
        <w:t>Señor(a)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>XXX</w:t>
      </w:r>
      <w:r w:rsidR="00E10D22">
        <w:rPr>
          <w:szCs w:val="20"/>
        </w:rPr>
        <w:t>.</w:t>
      </w:r>
      <w:r w:rsidR="00286AC2" w:rsidRPr="00DD2043">
        <w:rPr>
          <w:szCs w:val="20"/>
        </w:rPr>
        <w:t xml:space="preserve"> </w:t>
      </w:r>
      <w:r w:rsidR="00E10D22">
        <w:rPr>
          <w:szCs w:val="20"/>
        </w:rPr>
        <w:t>¿E</w:t>
      </w:r>
      <w:r w:rsidRPr="00DD2043">
        <w:rPr>
          <w:szCs w:val="20"/>
        </w:rPr>
        <w:t>n</w:t>
      </w:r>
      <w:r w:rsidR="00286AC2" w:rsidRPr="00DD2043">
        <w:rPr>
          <w:szCs w:val="20"/>
        </w:rPr>
        <w:t xml:space="preserve"> </w:t>
      </w:r>
      <w:r w:rsidR="00E10D22">
        <w:rPr>
          <w:szCs w:val="20"/>
        </w:rPr>
        <w:t>qué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>le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>puedo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>ayudar?</w:t>
      </w:r>
    </w:p>
    <w:p w:rsidR="00290EDE" w:rsidRPr="00DD2043" w:rsidRDefault="00290EDE" w:rsidP="003C5449">
      <w:pPr>
        <w:tabs>
          <w:tab w:val="left" w:pos="0"/>
          <w:tab w:val="left" w:pos="2201"/>
        </w:tabs>
        <w:jc w:val="both"/>
        <w:rPr>
          <w:szCs w:val="20"/>
        </w:rPr>
      </w:pPr>
    </w:p>
    <w:p w:rsidR="006D6422" w:rsidRPr="00DD2043" w:rsidRDefault="00E10D22" w:rsidP="008357F4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Verdana" w:hAnsi="Verdana"/>
          <w:i/>
          <w:sz w:val="20"/>
          <w:szCs w:val="20"/>
        </w:rPr>
      </w:pPr>
      <w:r>
        <w:rPr>
          <w:rFonts w:ascii="Verdana" w:hAnsi="Verdana"/>
          <w:i/>
          <w:sz w:val="20"/>
          <w:szCs w:val="20"/>
        </w:rPr>
        <w:t>&lt;</w:t>
      </w:r>
      <w:r w:rsidR="0032671F" w:rsidRPr="00DD2043">
        <w:rPr>
          <w:rFonts w:ascii="Verdana" w:hAnsi="Verdana"/>
          <w:i/>
          <w:sz w:val="20"/>
          <w:szCs w:val="20"/>
        </w:rPr>
        <w:t>Ciudadano</w:t>
      </w:r>
      <w:r w:rsidR="006D6422" w:rsidRPr="00DD2043">
        <w:rPr>
          <w:rFonts w:ascii="Verdana" w:hAnsi="Verdana"/>
          <w:i/>
          <w:sz w:val="20"/>
          <w:szCs w:val="20"/>
        </w:rPr>
        <w:t xml:space="preserve"> realiza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6D6422" w:rsidRPr="00DD2043">
        <w:rPr>
          <w:rFonts w:ascii="Verdana" w:hAnsi="Verdana"/>
          <w:i/>
          <w:sz w:val="20"/>
          <w:szCs w:val="20"/>
        </w:rPr>
        <w:t>la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6D6422" w:rsidRPr="00DD2043">
        <w:rPr>
          <w:rFonts w:ascii="Verdana" w:hAnsi="Verdana"/>
          <w:i/>
          <w:sz w:val="20"/>
          <w:szCs w:val="20"/>
        </w:rPr>
        <w:t>respectiva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>
        <w:rPr>
          <w:rFonts w:ascii="Verdana" w:hAnsi="Verdana"/>
          <w:i/>
          <w:sz w:val="20"/>
          <w:szCs w:val="20"/>
        </w:rPr>
        <w:t>Solicitud de Información</w:t>
      </w:r>
      <w:r w:rsidR="00BF0142" w:rsidRPr="00DD2043">
        <w:rPr>
          <w:rFonts w:ascii="Verdana" w:hAnsi="Verdana"/>
          <w:i/>
          <w:sz w:val="20"/>
          <w:szCs w:val="20"/>
        </w:rPr>
        <w:t xml:space="preserve"> </w:t>
      </w:r>
      <w:r>
        <w:rPr>
          <w:rFonts w:ascii="Verdana" w:hAnsi="Verdana"/>
          <w:i/>
          <w:sz w:val="20"/>
          <w:szCs w:val="20"/>
        </w:rPr>
        <w:t>o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>
        <w:rPr>
          <w:rFonts w:ascii="Verdana" w:hAnsi="Verdana"/>
          <w:i/>
          <w:sz w:val="20"/>
          <w:szCs w:val="20"/>
        </w:rPr>
        <w:t xml:space="preserve">Reporte de </w:t>
      </w:r>
      <w:r w:rsidR="00BF0142" w:rsidRPr="00DD2043">
        <w:rPr>
          <w:rFonts w:ascii="Verdana" w:hAnsi="Verdana"/>
          <w:i/>
          <w:sz w:val="20"/>
          <w:szCs w:val="20"/>
        </w:rPr>
        <w:t>Emergencia</w:t>
      </w:r>
      <w:r>
        <w:rPr>
          <w:rFonts w:ascii="Verdana" w:hAnsi="Verdana"/>
          <w:i/>
          <w:sz w:val="20"/>
          <w:szCs w:val="20"/>
        </w:rPr>
        <w:t>, Queja y/</w:t>
      </w:r>
      <w:r w:rsidR="00BF0142" w:rsidRPr="00DD2043">
        <w:rPr>
          <w:rFonts w:ascii="Verdana" w:hAnsi="Verdana"/>
          <w:i/>
          <w:sz w:val="20"/>
          <w:szCs w:val="20"/>
        </w:rPr>
        <w:t>o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>
        <w:rPr>
          <w:rFonts w:ascii="Verdana" w:hAnsi="Verdana"/>
          <w:i/>
          <w:sz w:val="20"/>
          <w:szCs w:val="20"/>
        </w:rPr>
        <w:t>Denuncia, Réplica de Información&gt;</w:t>
      </w:r>
    </w:p>
    <w:p w:rsidR="00BF0142" w:rsidRPr="00DD2043" w:rsidRDefault="00BF0142" w:rsidP="00B75DF2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Verdana" w:hAnsi="Verdana"/>
          <w:i/>
          <w:sz w:val="20"/>
          <w:szCs w:val="20"/>
        </w:rPr>
      </w:pPr>
    </w:p>
    <w:p w:rsidR="00E10D22" w:rsidRDefault="00E10D22" w:rsidP="00E10D22">
      <w:pPr>
        <w:tabs>
          <w:tab w:val="left" w:pos="0"/>
        </w:tabs>
        <w:jc w:val="both"/>
        <w:rPr>
          <w:i/>
          <w:szCs w:val="20"/>
        </w:rPr>
      </w:pPr>
      <w:r w:rsidRPr="00E10D22">
        <w:rPr>
          <w:i/>
          <w:szCs w:val="20"/>
        </w:rPr>
        <w:t>&lt;Agente&gt;</w:t>
      </w:r>
    </w:p>
    <w:p w:rsidR="00BF0142" w:rsidRDefault="00672623" w:rsidP="00B75DF2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Verdana" w:hAnsi="Verdana"/>
          <w:i/>
          <w:sz w:val="20"/>
          <w:szCs w:val="20"/>
        </w:rPr>
      </w:pPr>
      <w:r w:rsidRPr="00DD2043">
        <w:rPr>
          <w:rFonts w:ascii="Verdana" w:hAnsi="Verdana"/>
          <w:sz w:val="20"/>
          <w:szCs w:val="20"/>
        </w:rPr>
        <w:t>Señor(</w:t>
      </w:r>
      <w:r w:rsidR="0032671F" w:rsidRPr="00DD2043">
        <w:rPr>
          <w:rFonts w:ascii="Verdana" w:hAnsi="Verdana"/>
          <w:sz w:val="20"/>
          <w:szCs w:val="20"/>
        </w:rPr>
        <w:t>a</w:t>
      </w:r>
      <w:r w:rsidRPr="00DD2043">
        <w:rPr>
          <w:rFonts w:ascii="Verdana" w:hAnsi="Verdana"/>
          <w:sz w:val="20"/>
          <w:szCs w:val="20"/>
        </w:rPr>
        <w:t>)</w:t>
      </w:r>
      <w:r w:rsidR="00286AC2" w:rsidRPr="00DD2043">
        <w:rPr>
          <w:rFonts w:ascii="Verdana" w:hAnsi="Verdana"/>
          <w:sz w:val="20"/>
          <w:szCs w:val="20"/>
        </w:rPr>
        <w:t xml:space="preserve"> </w:t>
      </w:r>
      <w:r w:rsidR="0032671F" w:rsidRPr="00DD2043">
        <w:rPr>
          <w:rFonts w:ascii="Verdana" w:hAnsi="Verdana"/>
          <w:sz w:val="20"/>
          <w:szCs w:val="20"/>
        </w:rPr>
        <w:t>XXX,</w:t>
      </w:r>
      <w:r w:rsidR="008357F4">
        <w:rPr>
          <w:rFonts w:ascii="Verdana" w:hAnsi="Verdana"/>
          <w:sz w:val="20"/>
          <w:szCs w:val="20"/>
        </w:rPr>
        <w:t xml:space="preserve"> antes de darle trámite a solicitud/reporte</w:t>
      </w:r>
      <w:r w:rsidR="00286AC2" w:rsidRPr="00DD2043">
        <w:rPr>
          <w:rFonts w:ascii="Verdana" w:hAnsi="Verdana"/>
          <w:sz w:val="20"/>
          <w:szCs w:val="20"/>
        </w:rPr>
        <w:t xml:space="preserve"> </w:t>
      </w:r>
      <w:r w:rsidRPr="00DD2043">
        <w:rPr>
          <w:rFonts w:ascii="Verdana" w:hAnsi="Verdana"/>
          <w:sz w:val="20"/>
          <w:szCs w:val="20"/>
        </w:rPr>
        <w:t>me</w:t>
      </w:r>
      <w:r w:rsidR="00286AC2" w:rsidRPr="00DD2043">
        <w:rPr>
          <w:rFonts w:ascii="Verdana" w:hAnsi="Verdana"/>
          <w:sz w:val="20"/>
          <w:szCs w:val="20"/>
        </w:rPr>
        <w:t xml:space="preserve"> </w:t>
      </w:r>
      <w:r w:rsidRPr="00DD2043">
        <w:rPr>
          <w:rFonts w:ascii="Verdana" w:hAnsi="Verdana"/>
          <w:sz w:val="20"/>
          <w:szCs w:val="20"/>
        </w:rPr>
        <w:t>informa</w:t>
      </w:r>
      <w:r w:rsidR="00286AC2" w:rsidRPr="00DD2043">
        <w:rPr>
          <w:rFonts w:ascii="Verdana" w:hAnsi="Verdana"/>
          <w:sz w:val="20"/>
          <w:szCs w:val="20"/>
        </w:rPr>
        <w:t xml:space="preserve"> </w:t>
      </w:r>
      <w:r w:rsidRPr="00DD2043">
        <w:rPr>
          <w:rFonts w:ascii="Verdana" w:hAnsi="Verdana"/>
          <w:sz w:val="20"/>
          <w:szCs w:val="20"/>
        </w:rPr>
        <w:t>los</w:t>
      </w:r>
      <w:r w:rsidR="00286AC2" w:rsidRPr="00DD2043">
        <w:rPr>
          <w:rFonts w:ascii="Verdana" w:hAnsi="Verdana"/>
          <w:sz w:val="20"/>
          <w:szCs w:val="20"/>
        </w:rPr>
        <w:t xml:space="preserve"> </w:t>
      </w:r>
      <w:r w:rsidRPr="00DD2043">
        <w:rPr>
          <w:rFonts w:ascii="Verdana" w:hAnsi="Verdana"/>
          <w:sz w:val="20"/>
          <w:szCs w:val="20"/>
        </w:rPr>
        <w:t>siguientes</w:t>
      </w:r>
      <w:r w:rsidR="00286AC2" w:rsidRPr="00DD2043">
        <w:rPr>
          <w:rFonts w:ascii="Verdana" w:hAnsi="Verdana"/>
          <w:sz w:val="20"/>
          <w:szCs w:val="20"/>
        </w:rPr>
        <w:t xml:space="preserve"> </w:t>
      </w:r>
      <w:r w:rsidRPr="00DD2043">
        <w:rPr>
          <w:rFonts w:ascii="Verdana" w:hAnsi="Verdana"/>
          <w:sz w:val="20"/>
          <w:szCs w:val="20"/>
        </w:rPr>
        <w:t>datos</w:t>
      </w:r>
      <w:r w:rsidR="008357F4">
        <w:rPr>
          <w:rFonts w:ascii="Verdana" w:hAnsi="Verdana"/>
          <w:sz w:val="20"/>
          <w:szCs w:val="20"/>
        </w:rPr>
        <w:t>:</w:t>
      </w:r>
      <w:r w:rsidR="00762F46" w:rsidRPr="00DD2043">
        <w:rPr>
          <w:rFonts w:ascii="Verdana" w:hAnsi="Verdana"/>
          <w:sz w:val="20"/>
          <w:szCs w:val="20"/>
        </w:rPr>
        <w:t xml:space="preserve"> </w:t>
      </w:r>
      <w:r w:rsidR="008357F4">
        <w:rPr>
          <w:rFonts w:ascii="Verdana" w:hAnsi="Verdana"/>
          <w:sz w:val="20"/>
          <w:szCs w:val="20"/>
        </w:rPr>
        <w:t>&lt;</w:t>
      </w:r>
      <w:r w:rsidR="00762F46" w:rsidRPr="00DD2043">
        <w:rPr>
          <w:rFonts w:ascii="Verdana" w:hAnsi="Verdana"/>
          <w:i/>
          <w:sz w:val="20"/>
          <w:szCs w:val="20"/>
        </w:rPr>
        <w:t>Agente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solicita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datos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de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acuerdo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a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lo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reportado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por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el</w:t>
      </w:r>
      <w:r w:rsidR="00286AC2" w:rsidRPr="00DD2043">
        <w:rPr>
          <w:rFonts w:ascii="Verdana" w:hAnsi="Verdana"/>
          <w:i/>
          <w:sz w:val="20"/>
          <w:szCs w:val="20"/>
        </w:rPr>
        <w:t xml:space="preserve"> </w:t>
      </w:r>
      <w:r w:rsidR="00762F46" w:rsidRPr="00DD2043">
        <w:rPr>
          <w:rFonts w:ascii="Verdana" w:hAnsi="Verdana"/>
          <w:i/>
          <w:sz w:val="20"/>
          <w:szCs w:val="20"/>
        </w:rPr>
        <w:t>cliente</w:t>
      </w:r>
      <w:r w:rsidR="008357F4">
        <w:rPr>
          <w:rFonts w:ascii="Verdana" w:hAnsi="Verdana"/>
          <w:i/>
          <w:sz w:val="20"/>
          <w:szCs w:val="20"/>
        </w:rPr>
        <w:t>&gt;</w:t>
      </w:r>
    </w:p>
    <w:p w:rsidR="007060F7" w:rsidRDefault="007060F7" w:rsidP="00B75DF2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Verdana" w:hAnsi="Verdana"/>
          <w:i/>
          <w:sz w:val="20"/>
          <w:szCs w:val="20"/>
        </w:rPr>
      </w:pPr>
    </w:p>
    <w:p w:rsidR="007060F7" w:rsidRPr="00DD2043" w:rsidRDefault="007060F7" w:rsidP="007060F7">
      <w:pPr>
        <w:pStyle w:val="Prrafodelista"/>
        <w:spacing w:after="0" w:line="240" w:lineRule="auto"/>
        <w:ind w:left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i/>
          <w:sz w:val="20"/>
          <w:szCs w:val="20"/>
        </w:rPr>
        <w:t>Nota</w:t>
      </w:r>
      <w:r w:rsidR="00852106">
        <w:rPr>
          <w:rFonts w:ascii="Verdana" w:hAnsi="Verdana"/>
          <w:i/>
          <w:sz w:val="20"/>
          <w:szCs w:val="20"/>
        </w:rPr>
        <w:t xml:space="preserve"> e</w:t>
      </w:r>
      <w:r w:rsidRPr="00852106">
        <w:rPr>
          <w:rFonts w:ascii="Verdana" w:hAnsi="Verdana"/>
          <w:i/>
          <w:sz w:val="20"/>
          <w:szCs w:val="20"/>
        </w:rPr>
        <w:t>n caso de llamadas de Broma</w:t>
      </w:r>
      <w:r w:rsidR="00852106">
        <w:rPr>
          <w:rFonts w:ascii="Verdana" w:hAnsi="Verdana"/>
          <w:i/>
          <w:sz w:val="20"/>
          <w:szCs w:val="20"/>
        </w:rPr>
        <w:t>:</w:t>
      </w:r>
      <w:r w:rsidRPr="00852106">
        <w:rPr>
          <w:rFonts w:ascii="Verdana" w:hAnsi="Verdana"/>
          <w:i/>
          <w:sz w:val="20"/>
          <w:szCs w:val="20"/>
        </w:rPr>
        <w:t xml:space="preserve"> </w:t>
      </w:r>
      <w:r w:rsidRPr="00852106">
        <w:rPr>
          <w:rFonts w:ascii="Verdana" w:hAnsi="Verdana"/>
          <w:sz w:val="20"/>
          <w:szCs w:val="20"/>
        </w:rPr>
        <w:t>Por falta</w:t>
      </w:r>
      <w:r w:rsidRPr="00DD2043">
        <w:rPr>
          <w:rFonts w:ascii="Verdana" w:hAnsi="Verdana"/>
          <w:sz w:val="20"/>
          <w:szCs w:val="20"/>
        </w:rPr>
        <w:t xml:space="preserve"> de información su llamada no pudo ser atendida.</w:t>
      </w:r>
    </w:p>
    <w:p w:rsidR="00672623" w:rsidRPr="00DD2043" w:rsidRDefault="00672623" w:rsidP="00B75DF2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Verdana" w:hAnsi="Verdana"/>
          <w:sz w:val="20"/>
          <w:szCs w:val="20"/>
        </w:rPr>
      </w:pPr>
    </w:p>
    <w:p w:rsidR="00672623" w:rsidRPr="008357F4" w:rsidRDefault="008357F4" w:rsidP="008357F4">
      <w:pPr>
        <w:pStyle w:val="Ttulo2"/>
        <w:jc w:val="both"/>
        <w:rPr>
          <w:b w:val="0"/>
        </w:rPr>
      </w:pPr>
      <w:r>
        <w:rPr>
          <w:u w:val="single"/>
        </w:rPr>
        <w:t xml:space="preserve">Solicitudes </w:t>
      </w:r>
      <w:r w:rsidR="00762F46" w:rsidRPr="008357F4">
        <w:rPr>
          <w:u w:val="single"/>
        </w:rPr>
        <w:t>Información</w:t>
      </w:r>
      <w:r w:rsidR="00286AC2" w:rsidRPr="008357F4">
        <w:rPr>
          <w:u w:val="single"/>
        </w:rPr>
        <w:t xml:space="preserve"> </w:t>
      </w:r>
      <w:r w:rsidR="00762F46" w:rsidRPr="008357F4">
        <w:rPr>
          <w:u w:val="single"/>
        </w:rPr>
        <w:t>General</w:t>
      </w:r>
      <w:r w:rsidRPr="008357F4">
        <w:t xml:space="preserve"> </w:t>
      </w:r>
      <w:r w:rsidRPr="008357F4">
        <w:rPr>
          <w:b w:val="0"/>
        </w:rPr>
        <w:t>&lt;A</w:t>
      </w:r>
      <w:r w:rsidR="00AA0C8B" w:rsidRPr="008357F4">
        <w:rPr>
          <w:b w:val="0"/>
        </w:rPr>
        <w:t>gente</w:t>
      </w:r>
      <w:r w:rsidR="00286AC2" w:rsidRPr="008357F4">
        <w:rPr>
          <w:b w:val="0"/>
        </w:rPr>
        <w:t xml:space="preserve"> </w:t>
      </w:r>
      <w:r w:rsidR="00AA0C8B" w:rsidRPr="008357F4">
        <w:rPr>
          <w:b w:val="0"/>
        </w:rPr>
        <w:t>tipifica</w:t>
      </w:r>
      <w:r w:rsidR="00286AC2" w:rsidRPr="008357F4">
        <w:rPr>
          <w:b w:val="0"/>
        </w:rPr>
        <w:t xml:space="preserve"> </w:t>
      </w:r>
      <w:r w:rsidR="00AA0C8B" w:rsidRPr="008357F4">
        <w:rPr>
          <w:b w:val="0"/>
        </w:rPr>
        <w:t>llamada</w:t>
      </w:r>
      <w:r w:rsidR="00286AC2" w:rsidRPr="008357F4">
        <w:rPr>
          <w:b w:val="0"/>
        </w:rPr>
        <w:t xml:space="preserve"> </w:t>
      </w:r>
      <w:r w:rsidR="00AA0C8B" w:rsidRPr="008357F4">
        <w:rPr>
          <w:b w:val="0"/>
        </w:rPr>
        <w:t>como “Información</w:t>
      </w:r>
      <w:r w:rsidR="00286AC2" w:rsidRPr="008357F4">
        <w:rPr>
          <w:b w:val="0"/>
        </w:rPr>
        <w:t xml:space="preserve"> </w:t>
      </w:r>
      <w:r w:rsidRPr="008357F4">
        <w:rPr>
          <w:b w:val="0"/>
        </w:rPr>
        <w:t>general”&gt;</w:t>
      </w:r>
    </w:p>
    <w:p w:rsidR="009807F3" w:rsidRPr="00DD2043" w:rsidRDefault="009807F3" w:rsidP="00B75DF2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Verdana" w:hAnsi="Verdana"/>
          <w:sz w:val="20"/>
          <w:szCs w:val="20"/>
        </w:rPr>
      </w:pPr>
    </w:p>
    <w:p w:rsidR="00DC2A8F" w:rsidRPr="00DD2043" w:rsidRDefault="009807F3" w:rsidP="00DC2A8F">
      <w:pPr>
        <w:numPr>
          <w:ilvl w:val="0"/>
          <w:numId w:val="10"/>
        </w:numPr>
        <w:rPr>
          <w:szCs w:val="20"/>
        </w:rPr>
      </w:pPr>
      <w:r w:rsidRPr="00DD2043">
        <w:rPr>
          <w:szCs w:val="20"/>
        </w:rPr>
        <w:t>Nombre y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>apellidos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>del</w:t>
      </w:r>
      <w:r w:rsidR="00286AC2" w:rsidRPr="00DD2043">
        <w:rPr>
          <w:szCs w:val="20"/>
        </w:rPr>
        <w:t xml:space="preserve"> </w:t>
      </w:r>
      <w:r w:rsidRPr="00DD2043">
        <w:rPr>
          <w:szCs w:val="20"/>
        </w:rPr>
        <w:t>ciudadano</w:t>
      </w:r>
      <w:r w:rsidR="00D15C85" w:rsidRPr="00DD2043">
        <w:rPr>
          <w:szCs w:val="20"/>
        </w:rPr>
        <w:t xml:space="preserve"> </w:t>
      </w:r>
    </w:p>
    <w:p w:rsidR="00DC2A8F" w:rsidRPr="00DD2043" w:rsidRDefault="009807F3" w:rsidP="00DC2A8F">
      <w:pPr>
        <w:numPr>
          <w:ilvl w:val="0"/>
          <w:numId w:val="10"/>
        </w:numPr>
        <w:rPr>
          <w:szCs w:val="20"/>
        </w:rPr>
      </w:pPr>
      <w:r w:rsidRPr="00DD2043">
        <w:rPr>
          <w:szCs w:val="20"/>
        </w:rPr>
        <w:t xml:space="preserve">Cédula </w:t>
      </w:r>
    </w:p>
    <w:p w:rsidR="00D8673D" w:rsidRPr="008357F4" w:rsidRDefault="00D8673D" w:rsidP="00D8673D">
      <w:pPr>
        <w:numPr>
          <w:ilvl w:val="0"/>
          <w:numId w:val="10"/>
        </w:numPr>
        <w:rPr>
          <w:i/>
          <w:szCs w:val="20"/>
        </w:rPr>
      </w:pPr>
      <w:r w:rsidRPr="00DD2043">
        <w:rPr>
          <w:szCs w:val="20"/>
        </w:rPr>
        <w:t xml:space="preserve">Teléfono local de contacto </w:t>
      </w:r>
      <w:r>
        <w:rPr>
          <w:szCs w:val="20"/>
        </w:rPr>
        <w:t>*</w:t>
      </w:r>
      <w:r w:rsidRPr="008357F4">
        <w:rPr>
          <w:i/>
          <w:szCs w:val="20"/>
        </w:rPr>
        <w:t>opcional</w:t>
      </w:r>
    </w:p>
    <w:p w:rsidR="00D8673D" w:rsidRPr="00DD2043" w:rsidRDefault="00D8673D" w:rsidP="00D8673D">
      <w:pPr>
        <w:numPr>
          <w:ilvl w:val="0"/>
          <w:numId w:val="10"/>
        </w:numPr>
        <w:rPr>
          <w:szCs w:val="20"/>
        </w:rPr>
      </w:pPr>
      <w:r w:rsidRPr="00DD2043">
        <w:rPr>
          <w:szCs w:val="20"/>
        </w:rPr>
        <w:t xml:space="preserve">Teléfono móvil </w:t>
      </w:r>
      <w:r>
        <w:rPr>
          <w:szCs w:val="20"/>
        </w:rPr>
        <w:t>*</w:t>
      </w:r>
      <w:r w:rsidRPr="008357F4">
        <w:rPr>
          <w:i/>
          <w:szCs w:val="20"/>
        </w:rPr>
        <w:t>opcional</w:t>
      </w:r>
      <w:r w:rsidRPr="00DD2043">
        <w:rPr>
          <w:szCs w:val="20"/>
        </w:rPr>
        <w:t xml:space="preserve"> (en lo posible obtener </w:t>
      </w:r>
      <w:r>
        <w:rPr>
          <w:szCs w:val="20"/>
        </w:rPr>
        <w:t xml:space="preserve">esta </w:t>
      </w:r>
      <w:r w:rsidRPr="00DD2043">
        <w:rPr>
          <w:szCs w:val="20"/>
        </w:rPr>
        <w:t>información)</w:t>
      </w:r>
    </w:p>
    <w:p w:rsidR="00D8673D" w:rsidRPr="00D8673D" w:rsidRDefault="00D8673D" w:rsidP="00D8673D">
      <w:pPr>
        <w:numPr>
          <w:ilvl w:val="0"/>
          <w:numId w:val="10"/>
        </w:numPr>
        <w:rPr>
          <w:szCs w:val="20"/>
        </w:rPr>
      </w:pPr>
      <w:r w:rsidRPr="00DD2043">
        <w:rPr>
          <w:szCs w:val="20"/>
        </w:rPr>
        <w:t xml:space="preserve">Correo electrónico </w:t>
      </w:r>
      <w:r w:rsidRPr="008357F4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esta información)</w:t>
      </w:r>
    </w:p>
    <w:p w:rsidR="00DC2A8F" w:rsidRPr="00D8673D" w:rsidRDefault="00D8673D" w:rsidP="00D8673D">
      <w:pPr>
        <w:numPr>
          <w:ilvl w:val="0"/>
          <w:numId w:val="10"/>
        </w:numPr>
        <w:rPr>
          <w:szCs w:val="20"/>
        </w:rPr>
      </w:pPr>
      <w:r>
        <w:rPr>
          <w:szCs w:val="20"/>
        </w:rPr>
        <w:t>Departamento y Municipio</w:t>
      </w:r>
    </w:p>
    <w:p w:rsidR="00D8673D" w:rsidRDefault="00D8673D" w:rsidP="0032671F">
      <w:pPr>
        <w:rPr>
          <w:i/>
          <w:szCs w:val="20"/>
          <w:lang w:val="es-CO"/>
        </w:rPr>
      </w:pPr>
    </w:p>
    <w:p w:rsidR="0032671F" w:rsidRPr="008357F4" w:rsidRDefault="008357F4" w:rsidP="00D8673D">
      <w:pPr>
        <w:jc w:val="both"/>
        <w:rPr>
          <w:i/>
          <w:szCs w:val="20"/>
          <w:lang w:val="es-CO"/>
        </w:rPr>
      </w:pPr>
      <w:r w:rsidRPr="008357F4">
        <w:rPr>
          <w:i/>
          <w:szCs w:val="20"/>
          <w:lang w:val="es-CO"/>
        </w:rPr>
        <w:t>&lt;</w:t>
      </w:r>
      <w:r w:rsidR="0032671F" w:rsidRPr="008357F4">
        <w:rPr>
          <w:i/>
          <w:szCs w:val="20"/>
          <w:lang w:val="es-CO"/>
        </w:rPr>
        <w:t>Agente</w:t>
      </w:r>
      <w:r w:rsidR="00286AC2" w:rsidRPr="008357F4">
        <w:rPr>
          <w:i/>
          <w:szCs w:val="20"/>
          <w:lang w:val="es-CO"/>
        </w:rPr>
        <w:t xml:space="preserve"> </w:t>
      </w:r>
      <w:r w:rsidRPr="008357F4">
        <w:rPr>
          <w:i/>
          <w:szCs w:val="20"/>
          <w:lang w:val="es-CO"/>
        </w:rPr>
        <w:t>b</w:t>
      </w:r>
      <w:r w:rsidR="0032671F" w:rsidRPr="008357F4">
        <w:rPr>
          <w:i/>
          <w:szCs w:val="20"/>
          <w:lang w:val="es-CO"/>
        </w:rPr>
        <w:t>rinda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al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usuario</w:t>
      </w:r>
      <w:r w:rsidR="00286AC2" w:rsidRPr="008357F4">
        <w:rPr>
          <w:i/>
          <w:szCs w:val="20"/>
          <w:lang w:val="es-CO"/>
        </w:rPr>
        <w:t xml:space="preserve"> </w:t>
      </w:r>
      <w:r w:rsidR="0032671F" w:rsidRPr="008357F4">
        <w:rPr>
          <w:i/>
          <w:szCs w:val="20"/>
          <w:lang w:val="es-CO"/>
        </w:rPr>
        <w:t>información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registrada en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la Base de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conocimiento y/ó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o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Portal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de</w:t>
      </w:r>
      <w:r w:rsidR="00286AC2" w:rsidRPr="008357F4">
        <w:rPr>
          <w:i/>
          <w:szCs w:val="20"/>
          <w:lang w:val="es-CO"/>
        </w:rPr>
        <w:t xml:space="preserve"> </w:t>
      </w:r>
      <w:r w:rsidR="004A102A" w:rsidRPr="008357F4">
        <w:rPr>
          <w:i/>
          <w:szCs w:val="20"/>
          <w:lang w:val="es-CO"/>
        </w:rPr>
        <w:t>la entidad</w:t>
      </w:r>
      <w:r w:rsidR="00D8673D">
        <w:rPr>
          <w:i/>
          <w:szCs w:val="20"/>
          <w:lang w:val="es-CO"/>
        </w:rPr>
        <w:t>. S</w:t>
      </w:r>
      <w:r w:rsidR="00D8673D" w:rsidRPr="00D8673D">
        <w:rPr>
          <w:i/>
          <w:szCs w:val="20"/>
          <w:lang w:val="es-CO"/>
        </w:rPr>
        <w:t>e registra en CRM, palabra clave de infor</w:t>
      </w:r>
      <w:r w:rsidR="00BB6365">
        <w:rPr>
          <w:i/>
          <w:szCs w:val="20"/>
          <w:lang w:val="es-CO"/>
        </w:rPr>
        <w:t>mación solicitada por el cliente</w:t>
      </w:r>
      <w:r w:rsidRPr="008357F4">
        <w:rPr>
          <w:i/>
          <w:szCs w:val="20"/>
          <w:lang w:val="es-CO"/>
        </w:rPr>
        <w:t>&gt;</w:t>
      </w:r>
    </w:p>
    <w:p w:rsidR="0032671F" w:rsidRDefault="0032671F" w:rsidP="0032671F">
      <w:pPr>
        <w:rPr>
          <w:szCs w:val="20"/>
          <w:lang w:val="es-CO"/>
        </w:rPr>
      </w:pPr>
    </w:p>
    <w:p w:rsidR="008357F4" w:rsidRPr="008357F4" w:rsidRDefault="008357F4" w:rsidP="0032671F">
      <w:pPr>
        <w:rPr>
          <w:szCs w:val="20"/>
          <w:lang w:val="es-CO"/>
        </w:rPr>
      </w:pPr>
      <w:r w:rsidRPr="008357F4">
        <w:rPr>
          <w:i/>
          <w:szCs w:val="20"/>
          <w:lang w:val="es-CO"/>
        </w:rPr>
        <w:t>En caso que la información no se encuentre, entonces:</w:t>
      </w:r>
    </w:p>
    <w:p w:rsidR="008357F4" w:rsidRDefault="008357F4" w:rsidP="00DC2A8F">
      <w:pPr>
        <w:jc w:val="both"/>
        <w:rPr>
          <w:i/>
          <w:szCs w:val="20"/>
          <w:lang w:val="es-CO"/>
        </w:rPr>
      </w:pPr>
    </w:p>
    <w:p w:rsidR="008357F4" w:rsidRPr="008357F4" w:rsidRDefault="008357F4" w:rsidP="00DC2A8F">
      <w:pPr>
        <w:jc w:val="both"/>
        <w:rPr>
          <w:i/>
          <w:szCs w:val="20"/>
          <w:lang w:val="es-CO"/>
        </w:rPr>
      </w:pPr>
      <w:r w:rsidRPr="008357F4">
        <w:rPr>
          <w:i/>
          <w:szCs w:val="20"/>
          <w:lang w:val="es-CO"/>
        </w:rPr>
        <w:t>&lt;</w:t>
      </w:r>
      <w:r w:rsidR="00D15C85" w:rsidRPr="008357F4">
        <w:rPr>
          <w:i/>
          <w:szCs w:val="20"/>
          <w:lang w:val="es-CO"/>
        </w:rPr>
        <w:t>Agente</w:t>
      </w:r>
      <w:r w:rsidRPr="008357F4">
        <w:rPr>
          <w:i/>
          <w:szCs w:val="20"/>
          <w:lang w:val="es-CO"/>
        </w:rPr>
        <w:t>&gt;</w:t>
      </w:r>
    </w:p>
    <w:p w:rsidR="00DC2A8F" w:rsidRDefault="00D15C85" w:rsidP="00DC2A8F">
      <w:pPr>
        <w:jc w:val="both"/>
        <w:rPr>
          <w:i/>
          <w:szCs w:val="20"/>
        </w:rPr>
      </w:pPr>
      <w:r w:rsidRPr="00DD2043">
        <w:rPr>
          <w:szCs w:val="20"/>
          <w:lang w:val="es-CO"/>
        </w:rPr>
        <w:t>Señor(a) XXX</w:t>
      </w:r>
      <w:r w:rsidR="008357F4">
        <w:rPr>
          <w:szCs w:val="20"/>
          <w:lang w:val="es-CO"/>
        </w:rPr>
        <w:t>, en este momento no contamos con la información que nos solicita, vamos a escalarla al interior y en cuanto tengamos la información nos comunicaremos con usted</w:t>
      </w:r>
      <w:r w:rsidR="008E0126" w:rsidRPr="00DD2043">
        <w:rPr>
          <w:szCs w:val="20"/>
          <w:lang w:val="es-CO"/>
        </w:rPr>
        <w:t xml:space="preserve"> </w:t>
      </w:r>
      <w:r w:rsidR="008357F4" w:rsidRPr="008357F4">
        <w:rPr>
          <w:i/>
          <w:szCs w:val="20"/>
          <w:lang w:val="es-CO"/>
        </w:rPr>
        <w:t>&lt;</w:t>
      </w:r>
      <w:r w:rsidR="008E0126" w:rsidRPr="008357F4">
        <w:rPr>
          <w:i/>
          <w:szCs w:val="20"/>
          <w:lang w:val="es-CO"/>
        </w:rPr>
        <w:t xml:space="preserve">Agente </w:t>
      </w:r>
      <w:r w:rsidR="00DB2DA2" w:rsidRPr="008357F4">
        <w:rPr>
          <w:i/>
          <w:szCs w:val="20"/>
          <w:lang w:val="es-CO"/>
        </w:rPr>
        <w:t xml:space="preserve">verifica </w:t>
      </w:r>
      <w:r w:rsidR="008357F4" w:rsidRPr="008357F4">
        <w:rPr>
          <w:i/>
          <w:szCs w:val="20"/>
        </w:rPr>
        <w:t>Teléfono de contacto&gt;</w:t>
      </w:r>
    </w:p>
    <w:p w:rsidR="007060F7" w:rsidRDefault="007060F7" w:rsidP="00DC2A8F">
      <w:pPr>
        <w:jc w:val="both"/>
        <w:rPr>
          <w:i/>
          <w:szCs w:val="20"/>
        </w:rPr>
      </w:pPr>
    </w:p>
    <w:p w:rsidR="007060F7" w:rsidRPr="007060F7" w:rsidRDefault="007060F7" w:rsidP="007060F7">
      <w:pPr>
        <w:jc w:val="center"/>
        <w:rPr>
          <w:i/>
          <w:szCs w:val="20"/>
          <w:lang w:val="es-CO"/>
        </w:rPr>
      </w:pPr>
      <w:r w:rsidRPr="007060F7">
        <w:rPr>
          <w:i/>
          <w:szCs w:val="20"/>
          <w:lang w:val="es-CO"/>
        </w:rPr>
        <w:t>&lt;</w:t>
      </w:r>
      <w:r w:rsidR="008E2FEE">
        <w:rPr>
          <w:i/>
          <w:szCs w:val="20"/>
          <w:lang w:val="es-CO"/>
        </w:rPr>
        <w:t>El formato con la información de escalamiento debe ser remitido</w:t>
      </w:r>
      <w:r>
        <w:rPr>
          <w:i/>
          <w:szCs w:val="20"/>
          <w:lang w:val="es-CO"/>
        </w:rPr>
        <w:t xml:space="preserve"> al correo </w:t>
      </w:r>
      <w:hyperlink r:id="rId18" w:history="1">
        <w:r w:rsidRPr="0075291D">
          <w:rPr>
            <w:rStyle w:val="Hipervnculo"/>
            <w:i/>
            <w:szCs w:val="20"/>
            <w:lang w:val="es-CO"/>
          </w:rPr>
          <w:t>ivanmorales@colombiahumanitaria.gov.co</w:t>
        </w:r>
      </w:hyperlink>
      <w:r>
        <w:rPr>
          <w:i/>
          <w:szCs w:val="20"/>
          <w:lang w:val="es-CO"/>
        </w:rPr>
        <w:t>&gt;</w:t>
      </w:r>
    </w:p>
    <w:p w:rsidR="008357F4" w:rsidRPr="007060F7" w:rsidRDefault="008357F4" w:rsidP="00DC2A8F">
      <w:pPr>
        <w:jc w:val="both"/>
        <w:rPr>
          <w:i/>
          <w:szCs w:val="20"/>
          <w:lang w:val="es-CO"/>
        </w:rPr>
      </w:pPr>
    </w:p>
    <w:p w:rsidR="008357F4" w:rsidRPr="007060F7" w:rsidRDefault="008357F4" w:rsidP="00DC2A8F">
      <w:pPr>
        <w:jc w:val="both"/>
        <w:rPr>
          <w:szCs w:val="20"/>
          <w:lang w:val="es-CO"/>
        </w:rPr>
      </w:pPr>
    </w:p>
    <w:p w:rsidR="008E0126" w:rsidRPr="007060F7" w:rsidRDefault="008E0126" w:rsidP="00DC2A8F">
      <w:pPr>
        <w:jc w:val="both"/>
        <w:rPr>
          <w:szCs w:val="20"/>
          <w:lang w:val="es-CO"/>
        </w:rPr>
      </w:pPr>
    </w:p>
    <w:p w:rsidR="008357F4" w:rsidRPr="008357F4" w:rsidRDefault="008357F4" w:rsidP="008357F4">
      <w:pPr>
        <w:pStyle w:val="Ttulo2"/>
        <w:jc w:val="both"/>
        <w:rPr>
          <w:b w:val="0"/>
        </w:rPr>
      </w:pPr>
      <w:r>
        <w:rPr>
          <w:u w:val="single"/>
        </w:rPr>
        <w:t>R</w:t>
      </w:r>
      <w:r w:rsidRPr="008357F4">
        <w:rPr>
          <w:u w:val="single"/>
        </w:rPr>
        <w:t>eporte de Emergencia</w:t>
      </w:r>
      <w:r w:rsidRPr="00DD2043">
        <w:t xml:space="preserve"> </w:t>
      </w:r>
      <w:r w:rsidRPr="008357F4">
        <w:rPr>
          <w:b w:val="0"/>
        </w:rPr>
        <w:t>&lt;Agente tipifica llamada como “</w:t>
      </w:r>
      <w:r w:rsidR="00264FA6">
        <w:rPr>
          <w:b w:val="0"/>
        </w:rPr>
        <w:t>Emergencia</w:t>
      </w:r>
      <w:r w:rsidRPr="008357F4">
        <w:rPr>
          <w:b w:val="0"/>
        </w:rPr>
        <w:t>”&gt;</w:t>
      </w:r>
    </w:p>
    <w:p w:rsidR="008357F4" w:rsidRPr="00DD2043" w:rsidRDefault="008357F4" w:rsidP="00264FA6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>Nombre y apellidos del ciudadano</w:t>
      </w:r>
    </w:p>
    <w:p w:rsidR="008357F4" w:rsidRPr="00DD2043" w:rsidRDefault="008357F4" w:rsidP="00264FA6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lastRenderedPageBreak/>
        <w:t xml:space="preserve">Cédula </w:t>
      </w:r>
    </w:p>
    <w:p w:rsidR="00BB6365" w:rsidRPr="00DD2043" w:rsidRDefault="00BB6365" w:rsidP="00BB6365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Teléfono local de contacto </w:t>
      </w:r>
      <w:r w:rsidRPr="00697399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información)</w:t>
      </w:r>
    </w:p>
    <w:p w:rsidR="00BB6365" w:rsidRPr="00DD2043" w:rsidRDefault="00BB6365" w:rsidP="00BB6365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Teléfono móvil </w:t>
      </w:r>
      <w:r w:rsidRPr="00697399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información)</w:t>
      </w:r>
    </w:p>
    <w:p w:rsidR="00BB6365" w:rsidRPr="00DD2043" w:rsidRDefault="00BB6365" w:rsidP="00BB6365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Correo electrónico </w:t>
      </w:r>
      <w:r w:rsidRPr="00697399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esta información)</w:t>
      </w:r>
    </w:p>
    <w:p w:rsidR="008357F4" w:rsidRPr="00DD2043" w:rsidRDefault="00BB6365" w:rsidP="00264FA6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t xml:space="preserve">Departamento y Municipio de </w:t>
      </w:r>
      <w:r w:rsidR="008357F4" w:rsidRPr="00DD2043">
        <w:rPr>
          <w:szCs w:val="20"/>
        </w:rPr>
        <w:t>origen de la llamada</w:t>
      </w:r>
    </w:p>
    <w:p w:rsidR="008357F4" w:rsidRPr="00264FA6" w:rsidRDefault="008357F4" w:rsidP="00264FA6">
      <w:pPr>
        <w:numPr>
          <w:ilvl w:val="0"/>
          <w:numId w:val="7"/>
        </w:numPr>
        <w:jc w:val="both"/>
        <w:rPr>
          <w:i/>
          <w:szCs w:val="20"/>
          <w:u w:val="single"/>
        </w:rPr>
      </w:pPr>
      <w:r w:rsidRPr="00DD2043">
        <w:rPr>
          <w:szCs w:val="20"/>
          <w:lang w:val="es-CO"/>
        </w:rPr>
        <w:t xml:space="preserve">Departamento, Municipio y Corregimiento donde se origina la emergencia </w:t>
      </w:r>
      <w:r w:rsidR="00264FA6" w:rsidRPr="00264FA6">
        <w:rPr>
          <w:i/>
          <w:szCs w:val="20"/>
          <w:u w:val="single"/>
          <w:lang w:val="es-CO"/>
        </w:rPr>
        <w:t>*</w:t>
      </w:r>
      <w:r w:rsidRPr="00264FA6">
        <w:rPr>
          <w:i/>
          <w:szCs w:val="20"/>
          <w:u w:val="single"/>
          <w:lang w:val="es-CO"/>
        </w:rPr>
        <w:t>indispensable</w:t>
      </w:r>
    </w:p>
    <w:p w:rsidR="008357F4" w:rsidRPr="00DD2043" w:rsidRDefault="008357F4" w:rsidP="00264FA6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>Descripción caso (describir la emergencia reportada)</w:t>
      </w:r>
    </w:p>
    <w:p w:rsidR="008357F4" w:rsidRPr="00697399" w:rsidRDefault="008357F4" w:rsidP="008357F4">
      <w:pPr>
        <w:ind w:left="761"/>
        <w:rPr>
          <w:szCs w:val="20"/>
        </w:rPr>
      </w:pPr>
    </w:p>
    <w:p w:rsidR="008357F4" w:rsidRPr="00DD2043" w:rsidRDefault="008357F4" w:rsidP="008357F4">
      <w:pPr>
        <w:ind w:left="1080"/>
        <w:rPr>
          <w:szCs w:val="20"/>
        </w:rPr>
      </w:pPr>
    </w:p>
    <w:p w:rsidR="00697399" w:rsidRDefault="00697399" w:rsidP="008357F4">
      <w:pPr>
        <w:autoSpaceDE w:val="0"/>
        <w:autoSpaceDN w:val="0"/>
        <w:adjustRightInd w:val="0"/>
        <w:jc w:val="both"/>
        <w:rPr>
          <w:b/>
          <w:bCs/>
          <w:szCs w:val="20"/>
        </w:rPr>
      </w:pPr>
      <w:r w:rsidRPr="00697399">
        <w:rPr>
          <w:bCs/>
          <w:i/>
          <w:szCs w:val="20"/>
        </w:rPr>
        <w:t>&lt;</w:t>
      </w:r>
      <w:r w:rsidR="008357F4" w:rsidRPr="00697399">
        <w:rPr>
          <w:bCs/>
          <w:i/>
          <w:szCs w:val="20"/>
        </w:rPr>
        <w:t>Agente</w:t>
      </w:r>
      <w:r w:rsidRPr="00697399">
        <w:rPr>
          <w:bCs/>
          <w:i/>
          <w:szCs w:val="20"/>
        </w:rPr>
        <w:t>&gt;</w:t>
      </w:r>
      <w:r w:rsidR="008357F4" w:rsidRPr="00DD2043">
        <w:rPr>
          <w:b/>
          <w:bCs/>
          <w:szCs w:val="20"/>
        </w:rPr>
        <w:t xml:space="preserve"> </w:t>
      </w:r>
    </w:p>
    <w:p w:rsidR="008357F4" w:rsidRPr="00DD2043" w:rsidRDefault="00697399" w:rsidP="008357F4">
      <w:pPr>
        <w:autoSpaceDE w:val="0"/>
        <w:autoSpaceDN w:val="0"/>
        <w:adjustRightInd w:val="0"/>
        <w:jc w:val="both"/>
        <w:rPr>
          <w:bCs/>
          <w:szCs w:val="20"/>
        </w:rPr>
      </w:pPr>
      <w:r>
        <w:rPr>
          <w:bCs/>
          <w:szCs w:val="20"/>
        </w:rPr>
        <w:t>S</w:t>
      </w:r>
      <w:r w:rsidR="008357F4" w:rsidRPr="00DD2043">
        <w:rPr>
          <w:bCs/>
          <w:szCs w:val="20"/>
        </w:rPr>
        <w:t>eñor(a) XXX</w:t>
      </w:r>
      <w:r>
        <w:rPr>
          <w:bCs/>
          <w:szCs w:val="20"/>
        </w:rPr>
        <w:t>,</w:t>
      </w:r>
      <w:r w:rsidR="008357F4" w:rsidRPr="00DD2043">
        <w:rPr>
          <w:bCs/>
          <w:szCs w:val="20"/>
        </w:rPr>
        <w:t xml:space="preserve"> </w:t>
      </w:r>
      <w:r>
        <w:rPr>
          <w:bCs/>
          <w:szCs w:val="20"/>
        </w:rPr>
        <w:t>e</w:t>
      </w:r>
      <w:r w:rsidR="008357F4" w:rsidRPr="00DD2043">
        <w:rPr>
          <w:bCs/>
          <w:szCs w:val="20"/>
        </w:rPr>
        <w:t>n este momento estamos reportando su emergencia a la Unidad Nacional de Gestión del Riesgo de Desastres – UNGRD, quienes se encargará</w:t>
      </w:r>
      <w:r>
        <w:rPr>
          <w:bCs/>
          <w:szCs w:val="20"/>
        </w:rPr>
        <w:t>n</w:t>
      </w:r>
      <w:r w:rsidR="008357F4" w:rsidRPr="00DD2043">
        <w:rPr>
          <w:bCs/>
          <w:szCs w:val="20"/>
        </w:rPr>
        <w:t xml:space="preserve"> de gestionar su reporte con los correspondientes organismos, que se </w:t>
      </w:r>
      <w:r>
        <w:rPr>
          <w:bCs/>
          <w:szCs w:val="20"/>
        </w:rPr>
        <w:t xml:space="preserve">gestionan </w:t>
      </w:r>
      <w:r w:rsidR="008357F4" w:rsidRPr="00DD2043">
        <w:rPr>
          <w:bCs/>
          <w:szCs w:val="20"/>
        </w:rPr>
        <w:t>desde la Sala de Crisis.</w:t>
      </w:r>
    </w:p>
    <w:p w:rsidR="008357F4" w:rsidRPr="00DD2043" w:rsidRDefault="008357F4" w:rsidP="008357F4">
      <w:pPr>
        <w:autoSpaceDE w:val="0"/>
        <w:autoSpaceDN w:val="0"/>
        <w:adjustRightInd w:val="0"/>
        <w:jc w:val="both"/>
        <w:rPr>
          <w:bCs/>
          <w:szCs w:val="20"/>
        </w:rPr>
      </w:pPr>
    </w:p>
    <w:p w:rsidR="008357F4" w:rsidRDefault="00697399" w:rsidP="008357F4">
      <w:pPr>
        <w:autoSpaceDE w:val="0"/>
        <w:autoSpaceDN w:val="0"/>
        <w:adjustRightInd w:val="0"/>
        <w:jc w:val="both"/>
        <w:rPr>
          <w:bCs/>
          <w:i/>
          <w:szCs w:val="20"/>
        </w:rPr>
      </w:pPr>
      <w:r>
        <w:rPr>
          <w:bCs/>
          <w:i/>
          <w:szCs w:val="20"/>
        </w:rPr>
        <w:t>&lt;</w:t>
      </w:r>
      <w:r w:rsidR="008357F4" w:rsidRPr="00DD2043">
        <w:rPr>
          <w:bCs/>
          <w:i/>
          <w:szCs w:val="20"/>
        </w:rPr>
        <w:t xml:space="preserve">Agente </w:t>
      </w:r>
      <w:r>
        <w:rPr>
          <w:bCs/>
          <w:i/>
          <w:szCs w:val="20"/>
        </w:rPr>
        <w:t xml:space="preserve">diligencia el formato y </w:t>
      </w:r>
      <w:r w:rsidR="008357F4" w:rsidRPr="00DD2043">
        <w:rPr>
          <w:bCs/>
          <w:i/>
          <w:szCs w:val="20"/>
        </w:rPr>
        <w:t>sigue procedimiento establecido para el reporte de Emergencias</w:t>
      </w:r>
      <w:r>
        <w:rPr>
          <w:bCs/>
          <w:i/>
          <w:szCs w:val="20"/>
        </w:rPr>
        <w:t>&gt;</w:t>
      </w:r>
    </w:p>
    <w:p w:rsidR="007060F7" w:rsidRDefault="007060F7" w:rsidP="008357F4">
      <w:pPr>
        <w:autoSpaceDE w:val="0"/>
        <w:autoSpaceDN w:val="0"/>
        <w:adjustRightInd w:val="0"/>
        <w:jc w:val="both"/>
        <w:rPr>
          <w:bCs/>
          <w:i/>
          <w:szCs w:val="20"/>
        </w:rPr>
      </w:pPr>
    </w:p>
    <w:p w:rsidR="007060F7" w:rsidRPr="007060F7" w:rsidRDefault="007060F7" w:rsidP="007060F7">
      <w:pPr>
        <w:jc w:val="center"/>
        <w:rPr>
          <w:i/>
          <w:szCs w:val="20"/>
          <w:lang w:val="es-CO"/>
        </w:rPr>
      </w:pPr>
      <w:r w:rsidRPr="007060F7">
        <w:rPr>
          <w:i/>
          <w:szCs w:val="20"/>
          <w:lang w:val="es-CO"/>
        </w:rPr>
        <w:t>&lt;</w:t>
      </w:r>
      <w:r>
        <w:rPr>
          <w:i/>
          <w:szCs w:val="20"/>
          <w:lang w:val="es-CO"/>
        </w:rPr>
        <w:t>El formato debe ser remitido</w:t>
      </w:r>
      <w:r w:rsidR="00BA64B5">
        <w:rPr>
          <w:i/>
          <w:szCs w:val="20"/>
          <w:lang w:val="es-CO"/>
        </w:rPr>
        <w:t xml:space="preserve"> de inmediato</w:t>
      </w:r>
      <w:r>
        <w:rPr>
          <w:i/>
          <w:szCs w:val="20"/>
          <w:lang w:val="es-CO"/>
        </w:rPr>
        <w:t xml:space="preserve"> al correo </w:t>
      </w:r>
      <w:hyperlink r:id="rId19" w:history="1">
        <w:r w:rsidRPr="00DD2043">
          <w:rPr>
            <w:rStyle w:val="Hipervnculo"/>
            <w:i/>
            <w:szCs w:val="20"/>
          </w:rPr>
          <w:t>saladerespuesta@dgr.gov.co</w:t>
        </w:r>
      </w:hyperlink>
      <w:r w:rsidRPr="00DD2043">
        <w:rPr>
          <w:i/>
          <w:szCs w:val="20"/>
        </w:rPr>
        <w:t xml:space="preserve"> con copia a </w:t>
      </w:r>
      <w:hyperlink r:id="rId20" w:history="1">
        <w:r w:rsidRPr="00DD2043">
          <w:rPr>
            <w:rStyle w:val="Hipervnculo"/>
            <w:i/>
            <w:szCs w:val="20"/>
          </w:rPr>
          <w:t>ivanmorales@colombiahumanitaria.gov.co</w:t>
        </w:r>
      </w:hyperlink>
      <w:r>
        <w:rPr>
          <w:i/>
          <w:szCs w:val="20"/>
          <w:lang w:val="es-CO"/>
        </w:rPr>
        <w:t>&gt;</w:t>
      </w:r>
    </w:p>
    <w:p w:rsidR="007060F7" w:rsidRPr="007060F7" w:rsidRDefault="007060F7" w:rsidP="008357F4">
      <w:pPr>
        <w:autoSpaceDE w:val="0"/>
        <w:autoSpaceDN w:val="0"/>
        <w:adjustRightInd w:val="0"/>
        <w:jc w:val="both"/>
        <w:rPr>
          <w:bCs/>
          <w:i/>
          <w:szCs w:val="20"/>
          <w:lang w:val="es-CO"/>
        </w:rPr>
      </w:pPr>
    </w:p>
    <w:p w:rsidR="00AA0C8B" w:rsidRPr="008357F4" w:rsidRDefault="00AA0C8B" w:rsidP="008357F4">
      <w:pPr>
        <w:rPr>
          <w:szCs w:val="20"/>
        </w:rPr>
      </w:pPr>
    </w:p>
    <w:p w:rsidR="001A380C" w:rsidRPr="00697399" w:rsidRDefault="00D8673D" w:rsidP="00697399">
      <w:pPr>
        <w:pStyle w:val="Ttulo2"/>
        <w:rPr>
          <w:b w:val="0"/>
        </w:rPr>
      </w:pPr>
      <w:r>
        <w:rPr>
          <w:u w:val="single"/>
        </w:rPr>
        <w:t>R</w:t>
      </w:r>
      <w:r w:rsidR="001A380C" w:rsidRPr="00DD2043">
        <w:rPr>
          <w:u w:val="single"/>
        </w:rPr>
        <w:t>eporte</w:t>
      </w:r>
      <w:r w:rsidR="00286AC2" w:rsidRPr="00DD2043">
        <w:rPr>
          <w:u w:val="single"/>
        </w:rPr>
        <w:t xml:space="preserve"> </w:t>
      </w:r>
      <w:r w:rsidR="001A380C" w:rsidRPr="00DD2043">
        <w:rPr>
          <w:u w:val="single"/>
        </w:rPr>
        <w:t>de</w:t>
      </w:r>
      <w:r w:rsidR="00286AC2" w:rsidRPr="00DD2043">
        <w:rPr>
          <w:u w:val="single"/>
        </w:rPr>
        <w:t xml:space="preserve"> </w:t>
      </w:r>
      <w:r w:rsidR="001A380C" w:rsidRPr="00DD2043">
        <w:rPr>
          <w:u w:val="single"/>
        </w:rPr>
        <w:t>Denuncia</w:t>
      </w:r>
      <w:r w:rsidR="008E2FEE">
        <w:rPr>
          <w:u w:val="single"/>
        </w:rPr>
        <w:t>/Quejas</w:t>
      </w:r>
      <w:r w:rsidR="001A380C" w:rsidRPr="00DD2043">
        <w:t xml:space="preserve"> </w:t>
      </w:r>
      <w:r w:rsidR="001A380C" w:rsidRPr="00697399">
        <w:rPr>
          <w:b w:val="0"/>
        </w:rPr>
        <w:t>(Agente</w:t>
      </w:r>
      <w:r w:rsidR="00286AC2" w:rsidRPr="00697399">
        <w:rPr>
          <w:b w:val="0"/>
        </w:rPr>
        <w:t xml:space="preserve"> </w:t>
      </w:r>
      <w:r w:rsidR="001A380C" w:rsidRPr="00697399">
        <w:rPr>
          <w:b w:val="0"/>
        </w:rPr>
        <w:t>tipifica</w:t>
      </w:r>
      <w:r w:rsidR="00286AC2" w:rsidRPr="00697399">
        <w:rPr>
          <w:b w:val="0"/>
        </w:rPr>
        <w:t xml:space="preserve"> </w:t>
      </w:r>
      <w:r w:rsidR="001A380C" w:rsidRPr="00697399">
        <w:rPr>
          <w:b w:val="0"/>
        </w:rPr>
        <w:t>llamada</w:t>
      </w:r>
      <w:r w:rsidR="00286AC2" w:rsidRPr="00697399">
        <w:rPr>
          <w:b w:val="0"/>
        </w:rPr>
        <w:t xml:space="preserve"> </w:t>
      </w:r>
      <w:r w:rsidR="001A380C" w:rsidRPr="00697399">
        <w:rPr>
          <w:b w:val="0"/>
        </w:rPr>
        <w:t>como</w:t>
      </w:r>
      <w:r w:rsidR="00286AC2" w:rsidRPr="00697399">
        <w:rPr>
          <w:b w:val="0"/>
        </w:rPr>
        <w:t xml:space="preserve"> </w:t>
      </w:r>
      <w:r w:rsidR="001A380C" w:rsidRPr="00697399">
        <w:rPr>
          <w:b w:val="0"/>
        </w:rPr>
        <w:t>“Denuncia”)</w:t>
      </w:r>
    </w:p>
    <w:p w:rsidR="001A380C" w:rsidRPr="00DD2043" w:rsidRDefault="001A380C" w:rsidP="00AA0C8B">
      <w:pPr>
        <w:autoSpaceDE w:val="0"/>
        <w:autoSpaceDN w:val="0"/>
        <w:adjustRightInd w:val="0"/>
        <w:jc w:val="both"/>
        <w:rPr>
          <w:b/>
          <w:bCs/>
          <w:szCs w:val="20"/>
        </w:rPr>
      </w:pPr>
    </w:p>
    <w:p w:rsidR="00697399" w:rsidRPr="00DD2043" w:rsidRDefault="00697399" w:rsidP="00697399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>Nombre y apellidos del ciudadano</w:t>
      </w:r>
      <w:r>
        <w:rPr>
          <w:szCs w:val="20"/>
        </w:rPr>
        <w:t xml:space="preserve"> </w:t>
      </w:r>
      <w:r w:rsidRPr="00DD2043">
        <w:rPr>
          <w:szCs w:val="20"/>
        </w:rPr>
        <w:t xml:space="preserve">(registrar “Anónimo” en caso que usuario </w:t>
      </w:r>
      <w:r w:rsidR="001B193E">
        <w:rPr>
          <w:szCs w:val="20"/>
        </w:rPr>
        <w:t xml:space="preserve">no </w:t>
      </w:r>
      <w:r w:rsidRPr="00DD2043">
        <w:rPr>
          <w:szCs w:val="20"/>
        </w:rPr>
        <w:t>quiera reportar dato)</w:t>
      </w:r>
    </w:p>
    <w:p w:rsidR="00697399" w:rsidRDefault="00697399" w:rsidP="00697399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t xml:space="preserve">Cédula </w:t>
      </w:r>
      <w:r w:rsidRPr="00DD2043">
        <w:rPr>
          <w:szCs w:val="20"/>
        </w:rPr>
        <w:t>(registrar “No reporta” en caso que usuario no quiera reportar dato)</w:t>
      </w:r>
    </w:p>
    <w:p w:rsidR="008E2FEE" w:rsidRPr="004110F7" w:rsidRDefault="008E2FEE" w:rsidP="008E2FEE">
      <w:pPr>
        <w:numPr>
          <w:ilvl w:val="0"/>
          <w:numId w:val="7"/>
        </w:numPr>
        <w:jc w:val="both"/>
        <w:rPr>
          <w:i/>
          <w:szCs w:val="20"/>
          <w:u w:val="single"/>
        </w:rPr>
      </w:pPr>
      <w:r w:rsidRPr="00DD2043">
        <w:rPr>
          <w:szCs w:val="20"/>
          <w:lang w:val="es-CO"/>
        </w:rPr>
        <w:t xml:space="preserve">Departamento, Municipio donde se </w:t>
      </w:r>
      <w:r>
        <w:rPr>
          <w:szCs w:val="20"/>
          <w:lang w:val="es-CO"/>
        </w:rPr>
        <w:t xml:space="preserve">registra la Denuncia/Queja </w:t>
      </w:r>
      <w:r w:rsidRPr="00264FA6">
        <w:rPr>
          <w:i/>
          <w:szCs w:val="20"/>
          <w:u w:val="single"/>
          <w:lang w:val="es-CO"/>
        </w:rPr>
        <w:t>*indispensable</w:t>
      </w:r>
    </w:p>
    <w:p w:rsidR="004110F7" w:rsidRPr="00DD2043" w:rsidRDefault="004110F7" w:rsidP="004110F7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Teléfono local de contacto </w:t>
      </w:r>
      <w:r w:rsidRPr="00697399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información)</w:t>
      </w:r>
    </w:p>
    <w:p w:rsidR="004110F7" w:rsidRPr="00DD2043" w:rsidRDefault="004110F7" w:rsidP="004110F7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Teléfono móvil </w:t>
      </w:r>
      <w:r w:rsidRPr="00697399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información)</w:t>
      </w:r>
    </w:p>
    <w:p w:rsidR="004110F7" w:rsidRDefault="004110F7" w:rsidP="004110F7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Correo electrónico </w:t>
      </w:r>
      <w:r w:rsidRPr="00697399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esta información)</w:t>
      </w:r>
    </w:p>
    <w:p w:rsidR="007E0701" w:rsidRDefault="007E0701" w:rsidP="004110F7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t xml:space="preserve">Dirección física para notificaciones </w:t>
      </w:r>
      <w:r w:rsidRPr="007E0701">
        <w:rPr>
          <w:i/>
          <w:szCs w:val="20"/>
        </w:rPr>
        <w:t xml:space="preserve">*opcional </w:t>
      </w:r>
      <w:r w:rsidRPr="00DD2043">
        <w:rPr>
          <w:szCs w:val="20"/>
        </w:rPr>
        <w:t>(en lo posible obtener esta información)</w:t>
      </w:r>
    </w:p>
    <w:p w:rsidR="00EE1F79" w:rsidRPr="007E0701" w:rsidRDefault="007E0701" w:rsidP="007E0701">
      <w:pPr>
        <w:autoSpaceDE w:val="0"/>
        <w:autoSpaceDN w:val="0"/>
        <w:adjustRightInd w:val="0"/>
        <w:ind w:left="708"/>
        <w:jc w:val="both"/>
        <w:rPr>
          <w:bCs/>
          <w:i/>
          <w:szCs w:val="20"/>
        </w:rPr>
      </w:pPr>
      <w:r w:rsidRPr="007E0701">
        <w:rPr>
          <w:bCs/>
          <w:i/>
          <w:szCs w:val="20"/>
        </w:rPr>
        <w:t xml:space="preserve">&lt;Agente debe persuadir al </w:t>
      </w:r>
      <w:r>
        <w:rPr>
          <w:bCs/>
          <w:i/>
          <w:szCs w:val="20"/>
        </w:rPr>
        <w:t>ciudadano para la entrega de información de contacto, no obstante esta sea opcional</w:t>
      </w:r>
      <w:r w:rsidRPr="007E0701">
        <w:rPr>
          <w:bCs/>
          <w:i/>
          <w:szCs w:val="20"/>
        </w:rPr>
        <w:t>&gt;</w:t>
      </w:r>
    </w:p>
    <w:p w:rsidR="007E0701" w:rsidRDefault="007E0701" w:rsidP="00AA0C8B">
      <w:pPr>
        <w:autoSpaceDE w:val="0"/>
        <w:autoSpaceDN w:val="0"/>
        <w:adjustRightInd w:val="0"/>
        <w:jc w:val="both"/>
        <w:rPr>
          <w:b/>
          <w:bCs/>
          <w:szCs w:val="20"/>
        </w:rPr>
      </w:pPr>
    </w:p>
    <w:p w:rsidR="007E0701" w:rsidRPr="00DD2043" w:rsidRDefault="007E0701" w:rsidP="00AA0C8B">
      <w:pPr>
        <w:autoSpaceDE w:val="0"/>
        <w:autoSpaceDN w:val="0"/>
        <w:adjustRightInd w:val="0"/>
        <w:jc w:val="both"/>
        <w:rPr>
          <w:b/>
          <w:bCs/>
          <w:szCs w:val="20"/>
        </w:rPr>
      </w:pPr>
    </w:p>
    <w:p w:rsidR="00CD36BF" w:rsidRPr="00CD36BF" w:rsidRDefault="00CD36BF" w:rsidP="00EE1F79">
      <w:pPr>
        <w:rPr>
          <w:i/>
          <w:szCs w:val="20"/>
          <w:lang w:val="es-CO"/>
        </w:rPr>
      </w:pPr>
      <w:r w:rsidRPr="00CD36BF">
        <w:rPr>
          <w:i/>
          <w:szCs w:val="20"/>
          <w:lang w:val="es-CO"/>
        </w:rPr>
        <w:t>&lt;</w:t>
      </w:r>
      <w:r w:rsidR="00B703B9" w:rsidRPr="00CD36BF">
        <w:rPr>
          <w:i/>
          <w:szCs w:val="20"/>
          <w:lang w:val="es-CO"/>
        </w:rPr>
        <w:t>Agente</w:t>
      </w:r>
      <w:r w:rsidRPr="00CD36BF">
        <w:rPr>
          <w:i/>
          <w:szCs w:val="20"/>
          <w:lang w:val="es-CO"/>
        </w:rPr>
        <w:t>&gt;</w:t>
      </w:r>
    </w:p>
    <w:p w:rsidR="00B703B9" w:rsidRPr="00DD2043" w:rsidRDefault="00B703B9" w:rsidP="00CD36BF">
      <w:pPr>
        <w:jc w:val="both"/>
        <w:rPr>
          <w:szCs w:val="20"/>
          <w:lang w:val="es-CO"/>
        </w:rPr>
      </w:pPr>
      <w:r w:rsidRPr="00DD2043">
        <w:rPr>
          <w:szCs w:val="20"/>
          <w:lang w:val="es-CO"/>
        </w:rPr>
        <w:t>Señor</w:t>
      </w:r>
      <w:r w:rsidR="00EE1F79" w:rsidRPr="00DD2043">
        <w:rPr>
          <w:szCs w:val="20"/>
          <w:lang w:val="es-CO"/>
        </w:rPr>
        <w:t>(a)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XXX,</w:t>
      </w:r>
      <w:r w:rsidR="007E0701">
        <w:rPr>
          <w:szCs w:val="20"/>
          <w:lang w:val="es-CO"/>
        </w:rPr>
        <w:t xml:space="preserve"> antes de tomar su denuncia, es importante aclararle que el Fondo Nacional de Gestión del Riesgo de Desastres, </w:t>
      </w:r>
      <w:r w:rsidR="007E0701" w:rsidRPr="007E0701">
        <w:rPr>
          <w:szCs w:val="20"/>
          <w:lang w:val="es-CO"/>
        </w:rPr>
        <w:t>no se encuentra facultado para adelantar algún tipo de investigación, y que por tal motivo se dará traslado al órgano de control competente para conocer del asunto.</w:t>
      </w:r>
      <w:r w:rsidR="007E0701">
        <w:rPr>
          <w:szCs w:val="20"/>
          <w:lang w:val="es-CO"/>
        </w:rPr>
        <w:t xml:space="preserve"> V</w:t>
      </w:r>
      <w:r w:rsidR="001448F0" w:rsidRPr="00DD2043">
        <w:rPr>
          <w:szCs w:val="20"/>
          <w:lang w:val="es-CO"/>
        </w:rPr>
        <w:t xml:space="preserve">amos a proceder a registrar </w:t>
      </w:r>
      <w:r w:rsidRPr="00DD2043">
        <w:rPr>
          <w:szCs w:val="20"/>
          <w:lang w:val="es-CO"/>
        </w:rPr>
        <w:t>su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caso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en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el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Formulario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de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Denuncias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para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que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los Organismos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de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Control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tengan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acceso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a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la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información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y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puedan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revisar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e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investigar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su</w:t>
      </w:r>
      <w:r w:rsidR="00286AC2" w:rsidRPr="00DD2043">
        <w:rPr>
          <w:szCs w:val="20"/>
          <w:lang w:val="es-CO"/>
        </w:rPr>
        <w:t xml:space="preserve"> </w:t>
      </w:r>
      <w:r w:rsidRPr="00DD2043">
        <w:rPr>
          <w:szCs w:val="20"/>
          <w:lang w:val="es-CO"/>
        </w:rPr>
        <w:t>caso</w:t>
      </w:r>
      <w:r w:rsidR="001448F0" w:rsidRPr="00DD2043">
        <w:rPr>
          <w:szCs w:val="20"/>
          <w:lang w:val="es-CO"/>
        </w:rPr>
        <w:t xml:space="preserve">, </w:t>
      </w:r>
      <w:r w:rsidR="00CD36BF">
        <w:rPr>
          <w:szCs w:val="20"/>
          <w:lang w:val="es-CO"/>
        </w:rPr>
        <w:t>¿</w:t>
      </w:r>
      <w:r w:rsidR="001448F0" w:rsidRPr="00DD2043">
        <w:rPr>
          <w:szCs w:val="20"/>
          <w:lang w:val="es-CO"/>
        </w:rPr>
        <w:t>desea que su nombre aparezca en la denuncia?</w:t>
      </w:r>
    </w:p>
    <w:p w:rsidR="00EE1F79" w:rsidRDefault="00EE1F79" w:rsidP="00EE1F79">
      <w:pPr>
        <w:rPr>
          <w:szCs w:val="20"/>
          <w:lang w:val="es-CO"/>
        </w:rPr>
      </w:pPr>
    </w:p>
    <w:p w:rsidR="00CD36BF" w:rsidRDefault="00CD36BF" w:rsidP="00CD36BF">
      <w:pPr>
        <w:numPr>
          <w:ilvl w:val="0"/>
          <w:numId w:val="7"/>
        </w:numPr>
        <w:jc w:val="both"/>
        <w:rPr>
          <w:szCs w:val="20"/>
        </w:rPr>
      </w:pPr>
      <w:r w:rsidRPr="004110F7">
        <w:rPr>
          <w:szCs w:val="20"/>
        </w:rPr>
        <w:t>Nombre</w:t>
      </w:r>
      <w:r>
        <w:rPr>
          <w:szCs w:val="20"/>
        </w:rPr>
        <w:t>s y apellidos</w:t>
      </w:r>
      <w:r w:rsidRPr="004110F7">
        <w:rPr>
          <w:szCs w:val="20"/>
        </w:rPr>
        <w:t xml:space="preserve"> del</w:t>
      </w:r>
      <w:r w:rsidR="001B193E">
        <w:rPr>
          <w:szCs w:val="20"/>
        </w:rPr>
        <w:t>(os)</w:t>
      </w:r>
      <w:r w:rsidRPr="004110F7">
        <w:rPr>
          <w:szCs w:val="20"/>
        </w:rPr>
        <w:t xml:space="preserve"> Denunciado</w:t>
      </w:r>
      <w:r w:rsidR="001B193E">
        <w:rPr>
          <w:szCs w:val="20"/>
        </w:rPr>
        <w:t>(s)</w:t>
      </w:r>
      <w:r w:rsidRPr="004110F7">
        <w:rPr>
          <w:szCs w:val="20"/>
        </w:rPr>
        <w:t xml:space="preserve"> </w:t>
      </w:r>
      <w:r w:rsidRPr="00697399">
        <w:rPr>
          <w:i/>
          <w:szCs w:val="20"/>
        </w:rPr>
        <w:t>*opcional</w:t>
      </w:r>
    </w:p>
    <w:p w:rsidR="00CD36BF" w:rsidRDefault="00CD36BF" w:rsidP="00CD36BF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t xml:space="preserve">Cargo </w:t>
      </w:r>
      <w:r w:rsidRPr="00697399">
        <w:rPr>
          <w:i/>
          <w:szCs w:val="20"/>
        </w:rPr>
        <w:t>*opcional</w:t>
      </w:r>
    </w:p>
    <w:p w:rsidR="00CD36BF" w:rsidRDefault="00CD36BF" w:rsidP="00CD36BF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lastRenderedPageBreak/>
        <w:t xml:space="preserve">Entidad </w:t>
      </w:r>
      <w:r w:rsidRPr="00697399">
        <w:rPr>
          <w:i/>
          <w:szCs w:val="20"/>
        </w:rPr>
        <w:t>*opcional</w:t>
      </w:r>
    </w:p>
    <w:p w:rsidR="00CD36BF" w:rsidRDefault="00CD36BF" w:rsidP="00CD36BF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t xml:space="preserve">Es funcionario Público (Si o No) </w:t>
      </w:r>
      <w:r w:rsidRPr="00697399">
        <w:rPr>
          <w:i/>
          <w:szCs w:val="20"/>
        </w:rPr>
        <w:t>*opcional</w:t>
      </w:r>
    </w:p>
    <w:p w:rsidR="00CD36BF" w:rsidRPr="004110F7" w:rsidRDefault="00CD36BF" w:rsidP="00CD36BF">
      <w:pPr>
        <w:numPr>
          <w:ilvl w:val="0"/>
          <w:numId w:val="7"/>
        </w:numPr>
        <w:jc w:val="both"/>
        <w:rPr>
          <w:i/>
          <w:szCs w:val="20"/>
          <w:u w:val="single"/>
        </w:rPr>
      </w:pPr>
      <w:r w:rsidRPr="004110F7">
        <w:rPr>
          <w:szCs w:val="20"/>
        </w:rPr>
        <w:t xml:space="preserve">Descripción caso </w:t>
      </w:r>
      <w:r w:rsidRPr="00264FA6">
        <w:rPr>
          <w:i/>
          <w:szCs w:val="20"/>
          <w:u w:val="single"/>
          <w:lang w:val="es-CO"/>
        </w:rPr>
        <w:t>*indispensable</w:t>
      </w:r>
    </w:p>
    <w:p w:rsidR="00CD36BF" w:rsidRDefault="00CD36BF" w:rsidP="00CD36BF">
      <w:pPr>
        <w:numPr>
          <w:ilvl w:val="1"/>
          <w:numId w:val="7"/>
        </w:numPr>
        <w:jc w:val="both"/>
        <w:rPr>
          <w:szCs w:val="20"/>
        </w:rPr>
      </w:pPr>
      <w:r>
        <w:rPr>
          <w:szCs w:val="20"/>
        </w:rPr>
        <w:t>Descripción de la Denuncia (</w:t>
      </w:r>
      <w:r w:rsidRPr="004110F7">
        <w:rPr>
          <w:szCs w:val="20"/>
        </w:rPr>
        <w:t>¿QUÉ ocurrió?, ¿CÓMO ocurrió?, ¿CUANDO ocurrió?, ¿DÓNDE ocurrió?, ¿QUIÉN lo hizo?, ¿CON QUIÉN?</w:t>
      </w:r>
      <w:r>
        <w:rPr>
          <w:szCs w:val="20"/>
        </w:rPr>
        <w:t>)</w:t>
      </w:r>
    </w:p>
    <w:p w:rsidR="00CD36BF" w:rsidRDefault="00CD36BF" w:rsidP="00CD36BF">
      <w:pPr>
        <w:numPr>
          <w:ilvl w:val="1"/>
          <w:numId w:val="7"/>
        </w:numPr>
        <w:jc w:val="both"/>
        <w:rPr>
          <w:szCs w:val="20"/>
        </w:rPr>
      </w:pPr>
      <w:r w:rsidRPr="004110F7">
        <w:rPr>
          <w:szCs w:val="20"/>
        </w:rPr>
        <w:t xml:space="preserve">Concrete en qué </w:t>
      </w:r>
      <w:r>
        <w:rPr>
          <w:szCs w:val="20"/>
        </w:rPr>
        <w:t>consiste el hecho de corrupción</w:t>
      </w:r>
    </w:p>
    <w:p w:rsidR="00CD36BF" w:rsidRPr="004110F7" w:rsidRDefault="00CD36BF" w:rsidP="00CD36BF">
      <w:pPr>
        <w:pStyle w:val="Prrafodelista"/>
        <w:numPr>
          <w:ilvl w:val="1"/>
          <w:numId w:val="7"/>
        </w:numPr>
        <w:jc w:val="both"/>
        <w:rPr>
          <w:rFonts w:ascii="Verdana" w:hAnsi="Verdana"/>
          <w:sz w:val="20"/>
          <w:szCs w:val="20"/>
          <w:lang w:eastAsia="es-ES"/>
        </w:rPr>
      </w:pPr>
      <w:r w:rsidRPr="004110F7">
        <w:rPr>
          <w:rFonts w:ascii="Verdana" w:hAnsi="Verdana"/>
          <w:sz w:val="20"/>
          <w:szCs w:val="20"/>
          <w:lang w:eastAsia="es-ES"/>
        </w:rPr>
        <w:t>Hechos investigados</w:t>
      </w:r>
      <w:r>
        <w:rPr>
          <w:rFonts w:ascii="Verdana" w:hAnsi="Verdana"/>
          <w:sz w:val="20"/>
          <w:szCs w:val="20"/>
          <w:lang w:eastAsia="es-ES"/>
        </w:rPr>
        <w:t xml:space="preserve"> (</w:t>
      </w:r>
      <w:r w:rsidRPr="004110F7">
        <w:rPr>
          <w:rFonts w:ascii="Verdana" w:hAnsi="Verdana"/>
          <w:sz w:val="20"/>
          <w:szCs w:val="20"/>
          <w:lang w:eastAsia="es-ES"/>
        </w:rPr>
        <w:t xml:space="preserve">¿Sabe usted si estos hechos ya están siendo investigados por alguna autoridad?, </w:t>
      </w:r>
      <w:r>
        <w:rPr>
          <w:rFonts w:ascii="Verdana" w:hAnsi="Verdana"/>
          <w:sz w:val="20"/>
          <w:szCs w:val="20"/>
          <w:lang w:eastAsia="es-ES"/>
        </w:rPr>
        <w:t>¿</w:t>
      </w:r>
      <w:r w:rsidRPr="004110F7">
        <w:rPr>
          <w:rFonts w:ascii="Verdana" w:hAnsi="Verdana"/>
          <w:sz w:val="20"/>
          <w:szCs w:val="20"/>
          <w:lang w:eastAsia="es-ES"/>
        </w:rPr>
        <w:t xml:space="preserve">cuál? y </w:t>
      </w:r>
      <w:r>
        <w:rPr>
          <w:rFonts w:ascii="Verdana" w:hAnsi="Verdana"/>
          <w:sz w:val="20"/>
          <w:szCs w:val="20"/>
          <w:lang w:eastAsia="es-ES"/>
        </w:rPr>
        <w:t>¿</w:t>
      </w:r>
      <w:r w:rsidRPr="004110F7">
        <w:rPr>
          <w:rFonts w:ascii="Verdana" w:hAnsi="Verdana"/>
          <w:sz w:val="20"/>
          <w:szCs w:val="20"/>
          <w:lang w:eastAsia="es-ES"/>
        </w:rPr>
        <w:t>qué número de radicado tiene?</w:t>
      </w:r>
    </w:p>
    <w:p w:rsidR="00037374" w:rsidRPr="00CD36BF" w:rsidRDefault="00CD36BF" w:rsidP="00CD36BF">
      <w:pPr>
        <w:rPr>
          <w:i/>
          <w:szCs w:val="20"/>
          <w:lang w:val="es-CO"/>
        </w:rPr>
      </w:pPr>
      <w:r w:rsidRPr="00CD36BF">
        <w:rPr>
          <w:i/>
          <w:szCs w:val="20"/>
          <w:lang w:val="es-CO"/>
        </w:rPr>
        <w:t>&lt;</w:t>
      </w:r>
      <w:r w:rsidR="00037374" w:rsidRPr="00CD36BF">
        <w:rPr>
          <w:i/>
          <w:szCs w:val="20"/>
          <w:lang w:val="es-CO"/>
        </w:rPr>
        <w:t>Una</w:t>
      </w:r>
      <w:r w:rsidR="00286AC2" w:rsidRPr="00CD36BF">
        <w:rPr>
          <w:i/>
          <w:szCs w:val="20"/>
          <w:lang w:val="es-CO"/>
        </w:rPr>
        <w:t xml:space="preserve"> </w:t>
      </w:r>
      <w:r w:rsidR="00037374" w:rsidRPr="00CD36BF">
        <w:rPr>
          <w:i/>
          <w:szCs w:val="20"/>
          <w:lang w:val="es-CO"/>
        </w:rPr>
        <w:t>vez</w:t>
      </w:r>
      <w:r w:rsidR="00286AC2" w:rsidRPr="00CD36BF">
        <w:rPr>
          <w:i/>
          <w:szCs w:val="20"/>
          <w:lang w:val="es-CO"/>
        </w:rPr>
        <w:t xml:space="preserve"> </w:t>
      </w:r>
      <w:r w:rsidR="00037374" w:rsidRPr="00CD36BF">
        <w:rPr>
          <w:i/>
          <w:szCs w:val="20"/>
          <w:lang w:val="es-CO"/>
        </w:rPr>
        <w:t>registrada</w:t>
      </w:r>
      <w:r w:rsidR="00286AC2" w:rsidRPr="00CD36BF">
        <w:rPr>
          <w:i/>
          <w:szCs w:val="20"/>
          <w:lang w:val="es-CO"/>
        </w:rPr>
        <w:t xml:space="preserve"> </w:t>
      </w:r>
      <w:r w:rsidR="00037374" w:rsidRPr="00CD36BF">
        <w:rPr>
          <w:i/>
          <w:szCs w:val="20"/>
          <w:lang w:val="es-CO"/>
        </w:rPr>
        <w:t>la</w:t>
      </w:r>
      <w:r w:rsidR="00286AC2" w:rsidRPr="00CD36BF">
        <w:rPr>
          <w:i/>
          <w:szCs w:val="20"/>
          <w:lang w:val="es-CO"/>
        </w:rPr>
        <w:t xml:space="preserve"> </w:t>
      </w:r>
      <w:r w:rsidR="00037374" w:rsidRPr="00CD36BF">
        <w:rPr>
          <w:i/>
          <w:szCs w:val="20"/>
          <w:lang w:val="es-CO"/>
        </w:rPr>
        <w:t>información</w:t>
      </w:r>
      <w:r w:rsidR="00286AC2" w:rsidRPr="00CD36BF">
        <w:rPr>
          <w:i/>
          <w:szCs w:val="20"/>
          <w:lang w:val="es-CO"/>
        </w:rPr>
        <w:t xml:space="preserve"> </w:t>
      </w:r>
      <w:r w:rsidR="00037374" w:rsidRPr="00CD36BF">
        <w:rPr>
          <w:i/>
          <w:szCs w:val="20"/>
          <w:lang w:val="es-CO"/>
        </w:rPr>
        <w:t>en</w:t>
      </w:r>
      <w:r w:rsidR="00286AC2" w:rsidRPr="00CD36BF">
        <w:rPr>
          <w:i/>
          <w:szCs w:val="20"/>
          <w:lang w:val="es-CO"/>
        </w:rPr>
        <w:t xml:space="preserve"> </w:t>
      </w:r>
      <w:r w:rsidR="00037374" w:rsidRPr="00CD36BF">
        <w:rPr>
          <w:i/>
          <w:szCs w:val="20"/>
          <w:lang w:val="es-CO"/>
        </w:rPr>
        <w:t>el formulario</w:t>
      </w:r>
      <w:r w:rsidRPr="00CD36BF">
        <w:rPr>
          <w:i/>
          <w:szCs w:val="20"/>
          <w:lang w:val="es-CO"/>
        </w:rPr>
        <w:t>&gt;</w:t>
      </w:r>
    </w:p>
    <w:p w:rsidR="00037374" w:rsidRPr="00DD2043" w:rsidRDefault="00037374" w:rsidP="00EE1F79">
      <w:pPr>
        <w:rPr>
          <w:szCs w:val="20"/>
          <w:lang w:val="es-CO"/>
        </w:rPr>
      </w:pPr>
    </w:p>
    <w:p w:rsidR="00CD36BF" w:rsidRPr="00CD36BF" w:rsidRDefault="00CD36BF" w:rsidP="00DC2A8F">
      <w:pPr>
        <w:jc w:val="both"/>
        <w:rPr>
          <w:i/>
          <w:szCs w:val="20"/>
          <w:lang w:val="es-CO"/>
        </w:rPr>
      </w:pPr>
      <w:r w:rsidRPr="00CD36BF">
        <w:rPr>
          <w:i/>
          <w:szCs w:val="20"/>
          <w:lang w:val="es-CO"/>
        </w:rPr>
        <w:t>&lt;</w:t>
      </w:r>
      <w:r w:rsidR="00DC2A8F" w:rsidRPr="00CD36BF">
        <w:rPr>
          <w:i/>
          <w:szCs w:val="20"/>
          <w:lang w:val="es-CO"/>
        </w:rPr>
        <w:t>Agente</w:t>
      </w:r>
      <w:r w:rsidRPr="00CD36BF">
        <w:rPr>
          <w:i/>
          <w:szCs w:val="20"/>
          <w:lang w:val="es-CO"/>
        </w:rPr>
        <w:t>&gt;</w:t>
      </w:r>
    </w:p>
    <w:p w:rsidR="00DC2A8F" w:rsidRPr="00DD2043" w:rsidRDefault="00DC2A8F" w:rsidP="00DC2A8F">
      <w:pPr>
        <w:jc w:val="both"/>
        <w:rPr>
          <w:color w:val="000000"/>
          <w:szCs w:val="20"/>
        </w:rPr>
      </w:pPr>
      <w:r w:rsidRPr="00DD2043">
        <w:rPr>
          <w:szCs w:val="20"/>
          <w:lang w:val="es-CO"/>
        </w:rPr>
        <w:t xml:space="preserve">Señor (a) XXX, su comunicación ha sido registrada. </w:t>
      </w:r>
    </w:p>
    <w:p w:rsidR="00037374" w:rsidRPr="00DD2043" w:rsidRDefault="00037374" w:rsidP="00EE1F79">
      <w:pPr>
        <w:rPr>
          <w:szCs w:val="20"/>
          <w:lang w:val="es-CO"/>
        </w:rPr>
      </w:pPr>
    </w:p>
    <w:p w:rsidR="00DC2A8F" w:rsidRDefault="00CD36BF" w:rsidP="00CD36BF">
      <w:pPr>
        <w:jc w:val="both"/>
        <w:rPr>
          <w:szCs w:val="20"/>
          <w:lang w:val="es-CO"/>
        </w:rPr>
      </w:pPr>
      <w:r>
        <w:rPr>
          <w:szCs w:val="20"/>
          <w:lang w:val="es-CO"/>
        </w:rPr>
        <w:t xml:space="preserve">Nota: </w:t>
      </w:r>
      <w:r w:rsidR="00B703B9" w:rsidRPr="00DD2043">
        <w:rPr>
          <w:szCs w:val="20"/>
          <w:lang w:val="es-CO"/>
        </w:rPr>
        <w:t>Si</w:t>
      </w:r>
      <w:r w:rsidR="00286AC2" w:rsidRPr="00DD2043">
        <w:rPr>
          <w:szCs w:val="20"/>
          <w:lang w:val="es-CO"/>
        </w:rPr>
        <w:t xml:space="preserve"> </w:t>
      </w:r>
      <w:r w:rsidR="00B703B9" w:rsidRPr="00DD2043">
        <w:rPr>
          <w:szCs w:val="20"/>
          <w:lang w:val="es-CO"/>
        </w:rPr>
        <w:t>el</w:t>
      </w:r>
      <w:r w:rsidR="00286AC2" w:rsidRPr="00DD2043">
        <w:rPr>
          <w:szCs w:val="20"/>
          <w:lang w:val="es-CO"/>
        </w:rPr>
        <w:t xml:space="preserve"> </w:t>
      </w:r>
      <w:r w:rsidR="00B703B9" w:rsidRPr="00DD2043">
        <w:rPr>
          <w:szCs w:val="20"/>
          <w:lang w:val="es-CO"/>
        </w:rPr>
        <w:t>usuario</w:t>
      </w:r>
      <w:r w:rsidR="00286AC2" w:rsidRPr="00DD2043">
        <w:rPr>
          <w:szCs w:val="20"/>
          <w:lang w:val="es-CO"/>
        </w:rPr>
        <w:t xml:space="preserve"> </w:t>
      </w:r>
      <w:r w:rsidR="00B703B9" w:rsidRPr="00DD2043">
        <w:rPr>
          <w:szCs w:val="20"/>
          <w:lang w:val="es-CO"/>
        </w:rPr>
        <w:t>No</w:t>
      </w:r>
      <w:r w:rsidR="00286AC2" w:rsidRPr="00DD2043">
        <w:rPr>
          <w:szCs w:val="20"/>
          <w:lang w:val="es-CO"/>
        </w:rPr>
        <w:t xml:space="preserve"> </w:t>
      </w:r>
      <w:r w:rsidR="00B703B9" w:rsidRPr="00DD2043">
        <w:rPr>
          <w:szCs w:val="20"/>
          <w:lang w:val="es-CO"/>
        </w:rPr>
        <w:t>acepta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el registro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de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los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hechos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irregulares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en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el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formulario</w:t>
      </w:r>
      <w:r w:rsidR="00286AC2" w:rsidRPr="00DD2043">
        <w:rPr>
          <w:szCs w:val="20"/>
          <w:lang w:val="es-CO"/>
        </w:rPr>
        <w:t xml:space="preserve"> </w:t>
      </w:r>
      <w:r w:rsidR="00037374" w:rsidRPr="00DD2043">
        <w:rPr>
          <w:szCs w:val="20"/>
          <w:lang w:val="es-CO"/>
        </w:rPr>
        <w:t>web</w:t>
      </w:r>
      <w:r w:rsidR="00B703B9" w:rsidRPr="00DD2043">
        <w:rPr>
          <w:szCs w:val="20"/>
          <w:lang w:val="es-CO"/>
        </w:rPr>
        <w:t>,</w:t>
      </w:r>
      <w:r w:rsidR="00286AC2" w:rsidRPr="00DD2043">
        <w:rPr>
          <w:szCs w:val="20"/>
          <w:lang w:val="es-CO"/>
        </w:rPr>
        <w:t xml:space="preserve"> </w:t>
      </w:r>
      <w:r w:rsidR="00E9317A" w:rsidRPr="00DD2043">
        <w:rPr>
          <w:szCs w:val="20"/>
          <w:lang w:val="es-CO"/>
        </w:rPr>
        <w:t>se le debe indicar que esto es indispensable para que la denuncia reportada quede registrada</w:t>
      </w:r>
      <w:r w:rsidR="00671E8E" w:rsidRPr="00DD2043">
        <w:rPr>
          <w:szCs w:val="20"/>
          <w:lang w:val="es-CO"/>
        </w:rPr>
        <w:t>,</w:t>
      </w:r>
      <w:r w:rsidR="00852106">
        <w:rPr>
          <w:szCs w:val="20"/>
          <w:lang w:val="es-CO"/>
        </w:rPr>
        <w:t xml:space="preserve"> </w:t>
      </w:r>
      <w:r w:rsidR="00671E8E" w:rsidRPr="00DD2043">
        <w:rPr>
          <w:szCs w:val="20"/>
          <w:lang w:val="es-CO"/>
        </w:rPr>
        <w:t>recordándole</w:t>
      </w:r>
      <w:r w:rsidR="00852106">
        <w:rPr>
          <w:szCs w:val="20"/>
          <w:lang w:val="es-CO"/>
        </w:rPr>
        <w:t xml:space="preserve"> </w:t>
      </w:r>
      <w:r w:rsidR="00E9317A" w:rsidRPr="00DD2043">
        <w:rPr>
          <w:szCs w:val="20"/>
          <w:lang w:val="es-CO"/>
        </w:rPr>
        <w:t>que existe la o</w:t>
      </w:r>
      <w:r w:rsidR="00DC2A8F" w:rsidRPr="00DD2043">
        <w:rPr>
          <w:szCs w:val="20"/>
          <w:lang w:val="es-CO"/>
        </w:rPr>
        <w:t xml:space="preserve">pción de </w:t>
      </w:r>
      <w:r w:rsidR="00E9317A" w:rsidRPr="00DD2043">
        <w:rPr>
          <w:szCs w:val="20"/>
          <w:lang w:val="es-CO"/>
        </w:rPr>
        <w:t>registrar la denuncia de manera Anónima.</w:t>
      </w:r>
    </w:p>
    <w:p w:rsidR="007060F7" w:rsidRDefault="007060F7" w:rsidP="00CD36BF">
      <w:pPr>
        <w:jc w:val="both"/>
        <w:rPr>
          <w:szCs w:val="20"/>
          <w:lang w:val="es-CO"/>
        </w:rPr>
      </w:pPr>
    </w:p>
    <w:p w:rsidR="00D17037" w:rsidRPr="007060F7" w:rsidRDefault="00D17037" w:rsidP="00D17037">
      <w:pPr>
        <w:jc w:val="center"/>
        <w:rPr>
          <w:i/>
          <w:szCs w:val="20"/>
          <w:lang w:val="es-CO"/>
        </w:rPr>
      </w:pPr>
      <w:r w:rsidRPr="007060F7">
        <w:rPr>
          <w:i/>
          <w:szCs w:val="20"/>
          <w:lang w:val="es-CO"/>
        </w:rPr>
        <w:t>&lt;</w:t>
      </w:r>
      <w:r>
        <w:rPr>
          <w:i/>
          <w:szCs w:val="20"/>
          <w:lang w:val="es-CO"/>
        </w:rPr>
        <w:t xml:space="preserve">El formato debe ser remitido diariamente con el consolidado de la fecha, al correo </w:t>
      </w:r>
      <w:hyperlink r:id="rId21" w:history="1">
        <w:r w:rsidRPr="0075291D">
          <w:rPr>
            <w:rStyle w:val="Hipervnculo"/>
            <w:i/>
            <w:szCs w:val="20"/>
          </w:rPr>
          <w:t>juliamoreno@colombiahumanitaria.gov.co</w:t>
        </w:r>
      </w:hyperlink>
      <w:r w:rsidRPr="00DD2043">
        <w:rPr>
          <w:i/>
          <w:szCs w:val="20"/>
        </w:rPr>
        <w:t xml:space="preserve"> con copia a </w:t>
      </w:r>
      <w:hyperlink r:id="rId22" w:history="1">
        <w:r w:rsidRPr="00DD2043">
          <w:rPr>
            <w:rStyle w:val="Hipervnculo"/>
            <w:i/>
            <w:szCs w:val="20"/>
          </w:rPr>
          <w:t>ivanmorales@colombiahumanitaria.gov.co</w:t>
        </w:r>
      </w:hyperlink>
      <w:r>
        <w:rPr>
          <w:i/>
          <w:szCs w:val="20"/>
          <w:lang w:val="es-CO"/>
        </w:rPr>
        <w:t>&gt;</w:t>
      </w:r>
    </w:p>
    <w:p w:rsidR="007060F7" w:rsidRDefault="007060F7" w:rsidP="00CD36BF">
      <w:pPr>
        <w:jc w:val="both"/>
        <w:rPr>
          <w:szCs w:val="20"/>
          <w:lang w:val="es-CO"/>
        </w:rPr>
      </w:pPr>
    </w:p>
    <w:p w:rsidR="007060F7" w:rsidRDefault="007060F7" w:rsidP="00CD36BF">
      <w:pPr>
        <w:jc w:val="both"/>
        <w:rPr>
          <w:szCs w:val="20"/>
          <w:lang w:val="es-CO"/>
        </w:rPr>
      </w:pPr>
    </w:p>
    <w:p w:rsidR="00CD36BF" w:rsidRDefault="00CD36BF" w:rsidP="00CD36BF">
      <w:pPr>
        <w:jc w:val="both"/>
        <w:rPr>
          <w:szCs w:val="20"/>
          <w:lang w:val="es-CO"/>
        </w:rPr>
      </w:pPr>
    </w:p>
    <w:p w:rsidR="00D8673D" w:rsidRPr="00697399" w:rsidRDefault="00D8673D" w:rsidP="00D8673D">
      <w:pPr>
        <w:pStyle w:val="Ttulo2"/>
        <w:jc w:val="both"/>
        <w:rPr>
          <w:b w:val="0"/>
        </w:rPr>
      </w:pPr>
      <w:r w:rsidRPr="00D8673D">
        <w:rPr>
          <w:u w:val="single"/>
        </w:rPr>
        <w:t>Réplica a Comunicaciones de Colombia Humanitaria</w:t>
      </w:r>
      <w:r w:rsidRPr="00D8673D">
        <w:t xml:space="preserve"> </w:t>
      </w:r>
      <w:r w:rsidRPr="00697399">
        <w:rPr>
          <w:b w:val="0"/>
        </w:rPr>
        <w:t>(Agente tipifica llamada como “</w:t>
      </w:r>
      <w:r>
        <w:rPr>
          <w:b w:val="0"/>
        </w:rPr>
        <w:t>Información General</w:t>
      </w:r>
      <w:r w:rsidRPr="00697399">
        <w:rPr>
          <w:b w:val="0"/>
        </w:rPr>
        <w:t>”)</w:t>
      </w:r>
    </w:p>
    <w:p w:rsidR="00CD36BF" w:rsidRDefault="00CD36BF" w:rsidP="00CD36BF">
      <w:pPr>
        <w:jc w:val="both"/>
        <w:rPr>
          <w:szCs w:val="20"/>
        </w:rPr>
      </w:pPr>
    </w:p>
    <w:p w:rsidR="00D8673D" w:rsidRPr="00DD2043" w:rsidRDefault="00D8673D" w:rsidP="00D8673D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>Nombre y apellidos del ciudadano</w:t>
      </w:r>
    </w:p>
    <w:p w:rsidR="00D8673D" w:rsidRPr="00DD2043" w:rsidRDefault="00D8673D" w:rsidP="00D8673D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Cédula </w:t>
      </w:r>
    </w:p>
    <w:p w:rsidR="00D8673D" w:rsidRPr="00D8673D" w:rsidRDefault="00D8673D" w:rsidP="00D8673D">
      <w:pPr>
        <w:numPr>
          <w:ilvl w:val="0"/>
          <w:numId w:val="7"/>
        </w:numPr>
        <w:jc w:val="both"/>
        <w:rPr>
          <w:i/>
          <w:szCs w:val="20"/>
          <w:u w:val="single"/>
        </w:rPr>
      </w:pPr>
      <w:r w:rsidRPr="00DD2043">
        <w:rPr>
          <w:szCs w:val="20"/>
          <w:lang w:val="es-CO"/>
        </w:rPr>
        <w:t>Departamento</w:t>
      </w:r>
      <w:r w:rsidR="004A594C">
        <w:rPr>
          <w:szCs w:val="20"/>
          <w:lang w:val="es-CO"/>
        </w:rPr>
        <w:t xml:space="preserve"> y</w:t>
      </w:r>
      <w:r w:rsidRPr="00DD2043">
        <w:rPr>
          <w:szCs w:val="20"/>
          <w:lang w:val="es-CO"/>
        </w:rPr>
        <w:t xml:space="preserve"> Municipio </w:t>
      </w:r>
      <w:r w:rsidRPr="00264FA6">
        <w:rPr>
          <w:i/>
          <w:szCs w:val="20"/>
          <w:u w:val="single"/>
          <w:lang w:val="es-CO"/>
        </w:rPr>
        <w:t>*indispensable</w:t>
      </w:r>
    </w:p>
    <w:p w:rsidR="004A594C" w:rsidRDefault="00D8673D" w:rsidP="00D8673D">
      <w:pPr>
        <w:numPr>
          <w:ilvl w:val="0"/>
          <w:numId w:val="7"/>
        </w:numPr>
        <w:jc w:val="both"/>
        <w:rPr>
          <w:szCs w:val="20"/>
        </w:rPr>
      </w:pPr>
      <w:r w:rsidRPr="004A594C">
        <w:rPr>
          <w:szCs w:val="20"/>
        </w:rPr>
        <w:t xml:space="preserve">Teléfono local de contacto </w:t>
      </w:r>
      <w:r w:rsidRPr="004A594C">
        <w:rPr>
          <w:i/>
          <w:szCs w:val="20"/>
        </w:rPr>
        <w:t>*indispensable</w:t>
      </w:r>
    </w:p>
    <w:p w:rsidR="00D8673D" w:rsidRPr="004A594C" w:rsidRDefault="00D8673D" w:rsidP="00D8673D">
      <w:pPr>
        <w:numPr>
          <w:ilvl w:val="0"/>
          <w:numId w:val="7"/>
        </w:numPr>
        <w:jc w:val="both"/>
        <w:rPr>
          <w:szCs w:val="20"/>
        </w:rPr>
      </w:pPr>
      <w:r w:rsidRPr="004A594C">
        <w:rPr>
          <w:szCs w:val="20"/>
        </w:rPr>
        <w:t xml:space="preserve">Teléfono móvil </w:t>
      </w:r>
      <w:r w:rsidRPr="004A594C">
        <w:rPr>
          <w:i/>
          <w:szCs w:val="20"/>
        </w:rPr>
        <w:t>*opcional</w:t>
      </w:r>
      <w:r w:rsidRPr="004A594C">
        <w:rPr>
          <w:szCs w:val="20"/>
        </w:rPr>
        <w:t xml:space="preserve"> (en lo posible obtener información)</w:t>
      </w:r>
    </w:p>
    <w:p w:rsidR="00D8673D" w:rsidRDefault="00D8673D" w:rsidP="00D8673D">
      <w:pPr>
        <w:numPr>
          <w:ilvl w:val="0"/>
          <w:numId w:val="7"/>
        </w:numPr>
        <w:jc w:val="both"/>
        <w:rPr>
          <w:szCs w:val="20"/>
        </w:rPr>
      </w:pPr>
      <w:r w:rsidRPr="00DD2043">
        <w:rPr>
          <w:szCs w:val="20"/>
        </w:rPr>
        <w:t xml:space="preserve">Correo electrónico </w:t>
      </w:r>
      <w:r w:rsidRPr="00697399">
        <w:rPr>
          <w:i/>
          <w:szCs w:val="20"/>
        </w:rPr>
        <w:t>*opcional</w:t>
      </w:r>
      <w:r w:rsidRPr="00DD2043">
        <w:rPr>
          <w:szCs w:val="20"/>
        </w:rPr>
        <w:t xml:space="preserve"> (en lo posible obtener esta información)</w:t>
      </w:r>
    </w:p>
    <w:p w:rsidR="00BA64B5" w:rsidRDefault="00BA64B5" w:rsidP="00D8673D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t xml:space="preserve">Dirección física para notificaciones </w:t>
      </w:r>
      <w:r w:rsidRPr="007E0701">
        <w:rPr>
          <w:i/>
          <w:szCs w:val="20"/>
        </w:rPr>
        <w:t>*opcional</w:t>
      </w:r>
    </w:p>
    <w:p w:rsidR="004A594C" w:rsidRPr="005C750F" w:rsidRDefault="004A594C" w:rsidP="004A594C">
      <w:pPr>
        <w:numPr>
          <w:ilvl w:val="0"/>
          <w:numId w:val="7"/>
        </w:numPr>
        <w:jc w:val="both"/>
        <w:rPr>
          <w:szCs w:val="20"/>
        </w:rPr>
      </w:pPr>
      <w:r w:rsidRPr="004A594C">
        <w:rPr>
          <w:szCs w:val="20"/>
        </w:rPr>
        <w:t xml:space="preserve">Número de radicado del documento </w:t>
      </w:r>
      <w:r w:rsidRPr="004A594C">
        <w:rPr>
          <w:i/>
          <w:szCs w:val="20"/>
          <w:u w:val="single"/>
        </w:rPr>
        <w:t>*indispensable</w:t>
      </w:r>
    </w:p>
    <w:p w:rsidR="005C750F" w:rsidRPr="004A594C" w:rsidRDefault="005C750F" w:rsidP="004A594C">
      <w:pPr>
        <w:numPr>
          <w:ilvl w:val="0"/>
          <w:numId w:val="7"/>
        </w:numPr>
        <w:jc w:val="both"/>
        <w:rPr>
          <w:szCs w:val="20"/>
        </w:rPr>
      </w:pPr>
      <w:r>
        <w:rPr>
          <w:szCs w:val="20"/>
        </w:rPr>
        <w:t xml:space="preserve">Fecha del documento </w:t>
      </w:r>
      <w:r w:rsidRPr="004A594C">
        <w:rPr>
          <w:i/>
          <w:szCs w:val="20"/>
          <w:u w:val="single"/>
        </w:rPr>
        <w:t>*indispensable</w:t>
      </w:r>
    </w:p>
    <w:p w:rsidR="004A594C" w:rsidRPr="004A594C" w:rsidRDefault="004A594C" w:rsidP="004A594C">
      <w:pPr>
        <w:numPr>
          <w:ilvl w:val="0"/>
          <w:numId w:val="7"/>
        </w:numPr>
        <w:jc w:val="both"/>
        <w:rPr>
          <w:szCs w:val="20"/>
        </w:rPr>
      </w:pPr>
      <w:r w:rsidRPr="004A594C">
        <w:rPr>
          <w:szCs w:val="20"/>
        </w:rPr>
        <w:t>Destinatario de la comunicación que genera la queja</w:t>
      </w:r>
      <w:r>
        <w:rPr>
          <w:szCs w:val="20"/>
        </w:rPr>
        <w:t xml:space="preserve"> </w:t>
      </w:r>
      <w:r w:rsidRPr="004A594C">
        <w:rPr>
          <w:i/>
          <w:szCs w:val="20"/>
          <w:u w:val="single"/>
        </w:rPr>
        <w:t>*indispensable</w:t>
      </w:r>
    </w:p>
    <w:p w:rsidR="00D8673D" w:rsidRDefault="004A594C" w:rsidP="004A594C">
      <w:pPr>
        <w:numPr>
          <w:ilvl w:val="0"/>
          <w:numId w:val="7"/>
        </w:numPr>
        <w:jc w:val="both"/>
        <w:rPr>
          <w:szCs w:val="20"/>
        </w:rPr>
      </w:pPr>
      <w:r w:rsidRPr="004A594C">
        <w:rPr>
          <w:szCs w:val="20"/>
        </w:rPr>
        <w:t>Texto de la réplica</w:t>
      </w:r>
      <w:r>
        <w:rPr>
          <w:szCs w:val="20"/>
        </w:rPr>
        <w:t xml:space="preserve"> </w:t>
      </w:r>
      <w:r w:rsidRPr="004A594C">
        <w:rPr>
          <w:i/>
          <w:szCs w:val="20"/>
          <w:u w:val="single"/>
          <w:lang w:val="es-CO"/>
        </w:rPr>
        <w:t>*indispensable</w:t>
      </w:r>
      <w:r w:rsidRPr="004A594C">
        <w:rPr>
          <w:szCs w:val="20"/>
        </w:rPr>
        <w:t xml:space="preserve"> </w:t>
      </w:r>
      <w:r w:rsidR="00D8673D" w:rsidRPr="004A594C">
        <w:rPr>
          <w:szCs w:val="20"/>
        </w:rPr>
        <w:t>(Se debe describir al detal</w:t>
      </w:r>
      <w:r w:rsidRPr="004A594C">
        <w:rPr>
          <w:szCs w:val="20"/>
        </w:rPr>
        <w:t>le la aclaración o réplica que se da por parte del Ciudadano</w:t>
      </w:r>
      <w:r w:rsidR="00D8673D" w:rsidRPr="004A594C">
        <w:rPr>
          <w:szCs w:val="20"/>
        </w:rPr>
        <w:t>)</w:t>
      </w:r>
    </w:p>
    <w:p w:rsidR="00BA64B5" w:rsidRPr="00BA64B5" w:rsidRDefault="00BA64B5" w:rsidP="00BA64B5">
      <w:pPr>
        <w:ind w:left="780"/>
        <w:jc w:val="both"/>
        <w:rPr>
          <w:i/>
          <w:szCs w:val="20"/>
        </w:rPr>
      </w:pPr>
      <w:r w:rsidRPr="00BA64B5">
        <w:rPr>
          <w:i/>
          <w:szCs w:val="20"/>
        </w:rPr>
        <w:t>&lt;Agente debe persuadir al ciudadano para la entrega de información de contacto, no obstante esta sea opcional&gt;</w:t>
      </w:r>
    </w:p>
    <w:p w:rsidR="007060F7" w:rsidRDefault="007060F7" w:rsidP="007060F7">
      <w:pPr>
        <w:jc w:val="both"/>
        <w:rPr>
          <w:szCs w:val="20"/>
        </w:rPr>
      </w:pPr>
    </w:p>
    <w:p w:rsidR="007060F7" w:rsidRPr="007060F7" w:rsidRDefault="007060F7" w:rsidP="007060F7">
      <w:pPr>
        <w:jc w:val="center"/>
        <w:rPr>
          <w:i/>
          <w:szCs w:val="20"/>
          <w:lang w:val="es-CO"/>
        </w:rPr>
      </w:pPr>
      <w:r w:rsidRPr="007060F7">
        <w:rPr>
          <w:i/>
          <w:szCs w:val="20"/>
          <w:lang w:val="es-CO"/>
        </w:rPr>
        <w:t>&lt;</w:t>
      </w:r>
      <w:r>
        <w:rPr>
          <w:i/>
          <w:szCs w:val="20"/>
          <w:lang w:val="es-CO"/>
        </w:rPr>
        <w:t>El formato debe ser remitido</w:t>
      </w:r>
      <w:r w:rsidR="002B4523">
        <w:rPr>
          <w:i/>
          <w:szCs w:val="20"/>
          <w:lang w:val="es-CO"/>
        </w:rPr>
        <w:t xml:space="preserve"> </w:t>
      </w:r>
      <w:r w:rsidR="0035438A">
        <w:rPr>
          <w:i/>
          <w:szCs w:val="20"/>
          <w:lang w:val="es-CO"/>
        </w:rPr>
        <w:t>diariamente con el consolidado de la fecha,</w:t>
      </w:r>
      <w:r>
        <w:rPr>
          <w:i/>
          <w:szCs w:val="20"/>
          <w:lang w:val="es-CO"/>
        </w:rPr>
        <w:t xml:space="preserve"> al correo </w:t>
      </w:r>
      <w:hyperlink r:id="rId23" w:history="1">
        <w:r w:rsidRPr="0075291D">
          <w:rPr>
            <w:rStyle w:val="Hipervnculo"/>
            <w:i/>
            <w:szCs w:val="20"/>
          </w:rPr>
          <w:t>juliamoreno@colombiahumanitaria.gov.co</w:t>
        </w:r>
      </w:hyperlink>
      <w:r w:rsidRPr="00DD2043">
        <w:rPr>
          <w:i/>
          <w:szCs w:val="20"/>
        </w:rPr>
        <w:t xml:space="preserve"> con copia a </w:t>
      </w:r>
      <w:hyperlink r:id="rId24" w:history="1">
        <w:r w:rsidRPr="00DD2043">
          <w:rPr>
            <w:rStyle w:val="Hipervnculo"/>
            <w:i/>
            <w:szCs w:val="20"/>
          </w:rPr>
          <w:t>ivanmorales@colombiahumanitaria.gov.co</w:t>
        </w:r>
      </w:hyperlink>
      <w:r>
        <w:rPr>
          <w:i/>
          <w:szCs w:val="20"/>
          <w:lang w:val="es-CO"/>
        </w:rPr>
        <w:t>&gt;</w:t>
      </w:r>
    </w:p>
    <w:p w:rsidR="007060F7" w:rsidRPr="007060F7" w:rsidRDefault="007060F7" w:rsidP="007060F7">
      <w:pPr>
        <w:jc w:val="both"/>
        <w:rPr>
          <w:szCs w:val="20"/>
          <w:lang w:val="es-CO"/>
        </w:rPr>
      </w:pPr>
    </w:p>
    <w:p w:rsidR="00D8673D" w:rsidRDefault="00D8673D" w:rsidP="00CD36BF">
      <w:pPr>
        <w:jc w:val="both"/>
        <w:rPr>
          <w:szCs w:val="20"/>
        </w:rPr>
      </w:pPr>
    </w:p>
    <w:p w:rsidR="007060F7" w:rsidRPr="00A720A2" w:rsidRDefault="007060F7" w:rsidP="00A720A2">
      <w:pPr>
        <w:tabs>
          <w:tab w:val="left" w:pos="567"/>
        </w:tabs>
        <w:jc w:val="both"/>
        <w:rPr>
          <w:b/>
          <w:color w:val="000000"/>
          <w:szCs w:val="20"/>
          <w:u w:val="single"/>
        </w:rPr>
      </w:pPr>
      <w:r w:rsidRPr="00A720A2">
        <w:rPr>
          <w:b/>
          <w:szCs w:val="20"/>
          <w:u w:val="single"/>
        </w:rPr>
        <w:lastRenderedPageBreak/>
        <w:t>Despedida</w:t>
      </w:r>
      <w:r w:rsidRPr="00A720A2">
        <w:rPr>
          <w:b/>
          <w:szCs w:val="20"/>
        </w:rPr>
        <w:t xml:space="preserve"> </w:t>
      </w:r>
      <w:r w:rsidRPr="00A720A2">
        <w:rPr>
          <w:i/>
          <w:color w:val="000000"/>
          <w:szCs w:val="20"/>
        </w:rPr>
        <w:t>&lt;Este apartado aplica para todas las solicitudes&gt;</w:t>
      </w:r>
    </w:p>
    <w:p w:rsidR="007060F7" w:rsidRDefault="007060F7" w:rsidP="007060F7">
      <w:pPr>
        <w:tabs>
          <w:tab w:val="left" w:pos="567"/>
        </w:tabs>
        <w:jc w:val="both"/>
        <w:rPr>
          <w:b/>
          <w:color w:val="000000"/>
          <w:szCs w:val="20"/>
          <w:u w:val="single"/>
        </w:rPr>
      </w:pPr>
    </w:p>
    <w:p w:rsidR="007060F7" w:rsidRDefault="007060F7" w:rsidP="007060F7">
      <w:pPr>
        <w:tabs>
          <w:tab w:val="left" w:pos="0"/>
        </w:tabs>
        <w:jc w:val="both"/>
        <w:rPr>
          <w:i/>
          <w:szCs w:val="20"/>
        </w:rPr>
      </w:pPr>
      <w:r w:rsidRPr="00E10D22">
        <w:rPr>
          <w:i/>
          <w:szCs w:val="20"/>
        </w:rPr>
        <w:t>&lt;Agente&gt;</w:t>
      </w:r>
    </w:p>
    <w:p w:rsidR="00E10D22" w:rsidRPr="00CE39B0" w:rsidRDefault="007060F7" w:rsidP="00CE39B0">
      <w:pPr>
        <w:tabs>
          <w:tab w:val="left" w:pos="0"/>
        </w:tabs>
        <w:jc w:val="both"/>
        <w:rPr>
          <w:szCs w:val="20"/>
          <w:lang w:val="es-CO"/>
        </w:rPr>
      </w:pPr>
      <w:r w:rsidRPr="00DD2043">
        <w:rPr>
          <w:szCs w:val="20"/>
        </w:rPr>
        <w:t xml:space="preserve">Gracias por comunicarse con el Centro de Información para </w:t>
      </w:r>
      <w:r>
        <w:rPr>
          <w:szCs w:val="20"/>
        </w:rPr>
        <w:t>la Gestión del Riesgo de Desastres</w:t>
      </w:r>
      <w:r w:rsidRPr="00DD2043">
        <w:rPr>
          <w:szCs w:val="20"/>
        </w:rPr>
        <w:t>, recuerde que para acceder a cualquier información o beneficio n</w:t>
      </w:r>
      <w:r>
        <w:rPr>
          <w:szCs w:val="20"/>
        </w:rPr>
        <w:t>o necesita pagar intermediarios. H</w:t>
      </w:r>
      <w:r w:rsidRPr="00DD2043">
        <w:rPr>
          <w:szCs w:val="20"/>
        </w:rPr>
        <w:t>abló con XXXX (nombre asesor).</w:t>
      </w:r>
    </w:p>
    <w:p w:rsidR="00E10D22" w:rsidRPr="00E10D22" w:rsidRDefault="00E10D22" w:rsidP="002E4638">
      <w:pPr>
        <w:jc w:val="center"/>
        <w:rPr>
          <w:lang w:val="es-ES_tradnl"/>
        </w:rPr>
      </w:pPr>
    </w:p>
    <w:sectPr w:rsidR="00E10D22" w:rsidRPr="00E10D22" w:rsidSect="00CE39B0">
      <w:headerReference w:type="default" r:id="rId25"/>
      <w:pgSz w:w="12242" w:h="15842" w:code="1"/>
      <w:pgMar w:top="1417" w:right="1701" w:bottom="1417" w:left="1701" w:header="709" w:footer="941" w:gutter="0"/>
      <w:pgBorders w:offsetFrom="page">
        <w:top w:val="single" w:sz="12" w:space="24" w:color="1F497D"/>
        <w:left w:val="single" w:sz="12" w:space="24" w:color="1F497D"/>
        <w:bottom w:val="single" w:sz="12" w:space="24" w:color="1F497D"/>
        <w:right w:val="single" w:sz="12" w:space="24" w:color="1F497D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3AF1" w:rsidRDefault="004F3AF1">
      <w:r>
        <w:separator/>
      </w:r>
    </w:p>
  </w:endnote>
  <w:endnote w:type="continuationSeparator" w:id="0">
    <w:p w:rsidR="004F3AF1" w:rsidRDefault="004F3A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Imago Book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60A9" w:rsidRDefault="00204E66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C460A9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C460A9" w:rsidRDefault="00C460A9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60A9" w:rsidRPr="00BA738F" w:rsidRDefault="00204E66">
    <w:pPr>
      <w:pStyle w:val="Piedepgina"/>
      <w:framePr w:wrap="around" w:vAnchor="text" w:hAnchor="margin" w:xAlign="right" w:y="1"/>
      <w:rPr>
        <w:rStyle w:val="Nmerodepgina"/>
        <w:rFonts w:ascii="Arial" w:hAnsi="Arial" w:cs="Arial"/>
        <w:b/>
        <w:color w:val="1F497D"/>
      </w:rPr>
    </w:pPr>
    <w:r w:rsidRPr="00BA738F">
      <w:rPr>
        <w:rStyle w:val="Nmerodepgina"/>
        <w:rFonts w:ascii="Arial" w:hAnsi="Arial" w:cs="Arial"/>
        <w:b/>
        <w:color w:val="1F497D"/>
      </w:rPr>
      <w:fldChar w:fldCharType="begin"/>
    </w:r>
    <w:r w:rsidR="00C460A9" w:rsidRPr="00BA738F">
      <w:rPr>
        <w:rStyle w:val="Nmerodepgina"/>
        <w:rFonts w:ascii="Arial" w:hAnsi="Arial" w:cs="Arial"/>
        <w:b/>
        <w:color w:val="1F497D"/>
      </w:rPr>
      <w:instrText xml:space="preserve">PAGE  </w:instrText>
    </w:r>
    <w:r w:rsidRPr="00BA738F">
      <w:rPr>
        <w:rStyle w:val="Nmerodepgina"/>
        <w:rFonts w:ascii="Arial" w:hAnsi="Arial" w:cs="Arial"/>
        <w:b/>
        <w:color w:val="1F497D"/>
      </w:rPr>
      <w:fldChar w:fldCharType="separate"/>
    </w:r>
    <w:r w:rsidR="007060F7">
      <w:rPr>
        <w:rStyle w:val="Nmerodepgina"/>
        <w:rFonts w:ascii="Arial" w:hAnsi="Arial" w:cs="Arial"/>
        <w:b/>
        <w:noProof/>
        <w:color w:val="1F497D"/>
      </w:rPr>
      <w:t>7</w:t>
    </w:r>
    <w:r w:rsidRPr="00BA738F">
      <w:rPr>
        <w:rStyle w:val="Nmerodepgina"/>
        <w:rFonts w:ascii="Arial" w:hAnsi="Arial" w:cs="Arial"/>
        <w:b/>
        <w:color w:val="1F497D"/>
      </w:rPr>
      <w:fldChar w:fldCharType="end"/>
    </w:r>
  </w:p>
  <w:p w:rsidR="00C460A9" w:rsidRPr="00BA738F" w:rsidRDefault="00AD3569">
    <w:pPr>
      <w:pStyle w:val="Piedepgina"/>
      <w:rPr>
        <w:b/>
        <w:color w:val="1F497D"/>
        <w:sz w:val="18"/>
        <w:szCs w:val="18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8752" behindDoc="0" locked="0" layoutInCell="1" allowOverlap="1">
              <wp:simplePos x="0" y="0"/>
              <wp:positionH relativeFrom="column">
                <wp:posOffset>-502920</wp:posOffset>
              </wp:positionH>
              <wp:positionV relativeFrom="paragraph">
                <wp:posOffset>-263526</wp:posOffset>
              </wp:positionV>
              <wp:extent cx="6838950" cy="0"/>
              <wp:effectExtent l="0" t="19050" r="0" b="19050"/>
              <wp:wrapNone/>
              <wp:docPr id="3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3895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2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39.6pt,-20.75pt" to="498.9pt,-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" strokecolor="navy" strokeweight="2.25pt"/>
          </w:pict>
        </mc:Fallback>
      </mc:AlternateContent>
    </w:r>
    <w:r w:rsidR="00C460A9" w:rsidRPr="009C67B3">
      <w:rPr>
        <w:b/>
        <w:color w:val="1F497D"/>
        <w:sz w:val="18"/>
        <w:szCs w:val="18"/>
        <w:lang w:val="es-CO"/>
      </w:rPr>
      <w:t>Estrategia</w:t>
    </w:r>
    <w:r w:rsidR="00C460A9">
      <w:rPr>
        <w:b/>
        <w:color w:val="1F497D"/>
        <w:sz w:val="18"/>
        <w:szCs w:val="18"/>
      </w:rPr>
      <w:t xml:space="preserve"> de </w:t>
    </w:r>
    <w:r w:rsidR="00C460A9" w:rsidRPr="009C67B3">
      <w:rPr>
        <w:b/>
        <w:color w:val="1F497D"/>
        <w:sz w:val="18"/>
        <w:szCs w:val="18"/>
        <w:lang w:val="es-CO"/>
      </w:rPr>
      <w:t>Migración</w:t>
    </w:r>
    <w:r w:rsidR="00C460A9">
      <w:rPr>
        <w:b/>
        <w:color w:val="1F497D"/>
        <w:sz w:val="18"/>
        <w:szCs w:val="18"/>
      </w:rPr>
      <w:t xml:space="preserve"> Intranet Gubernamental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6259" w:rsidRPr="00EC55AD" w:rsidRDefault="00AD3569" w:rsidP="00EC55AD">
    <w:pPr>
      <w:pStyle w:val="Piedepgina"/>
      <w:tabs>
        <w:tab w:val="clear" w:pos="4252"/>
        <w:tab w:val="clear" w:pos="8504"/>
      </w:tabs>
      <w:jc w:val="center"/>
      <w:rPr>
        <w:color w:val="808080"/>
        <w:szCs w:val="20"/>
      </w:rPr>
    </w:pPr>
    <w:r>
      <w:rPr>
        <w:noProof/>
        <w:color w:val="808080"/>
        <w:szCs w:val="20"/>
      </w:rPr>
      <mc:AlternateContent>
        <mc:Choice Requires="wps">
          <w:drawing>
            <wp:anchor distT="4294967295" distB="4294967295" distL="114300" distR="114300" simplePos="0" relativeHeight="251659776" behindDoc="0" locked="0" layoutInCell="1" allowOverlap="1">
              <wp:simplePos x="0" y="0"/>
              <wp:positionH relativeFrom="column">
                <wp:posOffset>-499110</wp:posOffset>
              </wp:positionH>
              <wp:positionV relativeFrom="paragraph">
                <wp:posOffset>-51436</wp:posOffset>
              </wp:positionV>
              <wp:extent cx="6838950" cy="0"/>
              <wp:effectExtent l="0" t="19050" r="0" b="19050"/>
              <wp:wrapNone/>
              <wp:docPr id="1" name="Lin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3895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7" o:spid="_x0000_s1026" style="position:absolute;z-index:2516597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39.3pt,-4.05pt" to="499.2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" strokecolor="navy" strokeweight="2.25pt"/>
          </w:pict>
        </mc:Fallback>
      </mc:AlternateContent>
    </w:r>
    <w:r w:rsidR="00C460A9" w:rsidRPr="00EC55AD">
      <w:rPr>
        <w:color w:val="808080"/>
        <w:szCs w:val="20"/>
      </w:rPr>
      <w:t xml:space="preserve">Guiones Campaña Ola Invernal – </w:t>
    </w:r>
    <w:r w:rsidR="003E6259" w:rsidRPr="00EC55AD">
      <w:rPr>
        <w:color w:val="808080"/>
        <w:szCs w:val="20"/>
      </w:rPr>
      <w:t>Fondo Nacional de Gestión del Riesgo de Desastres</w:t>
    </w:r>
  </w:p>
  <w:p w:rsidR="00C460A9" w:rsidRPr="00EC55AD" w:rsidRDefault="00C460A9" w:rsidP="00EC55AD">
    <w:pPr>
      <w:pStyle w:val="Piedepgina"/>
      <w:tabs>
        <w:tab w:val="clear" w:pos="4252"/>
        <w:tab w:val="clear" w:pos="8504"/>
      </w:tabs>
      <w:jc w:val="center"/>
      <w:rPr>
        <w:color w:val="808080"/>
        <w:szCs w:val="20"/>
      </w:rPr>
    </w:pPr>
    <w:r w:rsidRPr="00EC55AD">
      <w:rPr>
        <w:szCs w:val="20"/>
      </w:rPr>
      <w:t xml:space="preserve">Página </w:t>
    </w:r>
    <w:r w:rsidR="00204E66" w:rsidRPr="00EC55AD">
      <w:rPr>
        <w:b/>
        <w:szCs w:val="20"/>
      </w:rPr>
      <w:fldChar w:fldCharType="begin"/>
    </w:r>
    <w:r w:rsidRPr="00EC55AD">
      <w:rPr>
        <w:b/>
        <w:szCs w:val="20"/>
      </w:rPr>
      <w:instrText>PAGE</w:instrText>
    </w:r>
    <w:r w:rsidR="00204E66" w:rsidRPr="00EC55AD">
      <w:rPr>
        <w:b/>
        <w:szCs w:val="20"/>
      </w:rPr>
      <w:fldChar w:fldCharType="separate"/>
    </w:r>
    <w:r w:rsidR="00AD3569">
      <w:rPr>
        <w:b/>
        <w:noProof/>
        <w:szCs w:val="20"/>
      </w:rPr>
      <w:t>2</w:t>
    </w:r>
    <w:r w:rsidR="00204E66" w:rsidRPr="00EC55AD">
      <w:rPr>
        <w:b/>
        <w:szCs w:val="20"/>
      </w:rPr>
      <w:fldChar w:fldCharType="end"/>
    </w:r>
    <w:r w:rsidRPr="00EC55AD">
      <w:rPr>
        <w:szCs w:val="20"/>
      </w:rPr>
      <w:t xml:space="preserve"> de </w:t>
    </w:r>
    <w:r w:rsidR="00204E66" w:rsidRPr="00EC55AD">
      <w:rPr>
        <w:b/>
        <w:szCs w:val="20"/>
      </w:rPr>
      <w:fldChar w:fldCharType="begin"/>
    </w:r>
    <w:r w:rsidRPr="00EC55AD">
      <w:rPr>
        <w:b/>
        <w:szCs w:val="20"/>
      </w:rPr>
      <w:instrText>NUMPAGES</w:instrText>
    </w:r>
    <w:r w:rsidR="00204E66" w:rsidRPr="00EC55AD">
      <w:rPr>
        <w:b/>
        <w:szCs w:val="20"/>
      </w:rPr>
      <w:fldChar w:fldCharType="separate"/>
    </w:r>
    <w:r w:rsidR="00AD3569">
      <w:rPr>
        <w:b/>
        <w:noProof/>
        <w:szCs w:val="20"/>
      </w:rPr>
      <w:t>2</w:t>
    </w:r>
    <w:r w:rsidR="00204E66" w:rsidRPr="00EC55AD">
      <w:rPr>
        <w:b/>
        <w:szCs w:val="20"/>
      </w:rPr>
      <w:fldChar w:fldCharType="end"/>
    </w:r>
  </w:p>
  <w:p w:rsidR="00C460A9" w:rsidRPr="00EC55AD" w:rsidRDefault="00C460A9" w:rsidP="00343CE1">
    <w:pPr>
      <w:pStyle w:val="Piedepgina"/>
      <w:jc w:val="center"/>
      <w:rPr>
        <w:sz w:val="18"/>
        <w:szCs w:val="18"/>
        <w:lang w:val="es-MX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39B0" w:rsidRPr="00EC55AD" w:rsidRDefault="00CE39B0" w:rsidP="00EC55AD">
    <w:pPr>
      <w:pStyle w:val="Piedepgina"/>
      <w:tabs>
        <w:tab w:val="clear" w:pos="4252"/>
        <w:tab w:val="clear" w:pos="8504"/>
      </w:tabs>
      <w:jc w:val="center"/>
      <w:rPr>
        <w:color w:val="808080"/>
        <w:szCs w:val="20"/>
      </w:rPr>
    </w:pPr>
    <w:r w:rsidRPr="00EC55AD">
      <w:rPr>
        <w:color w:val="808080"/>
        <w:szCs w:val="20"/>
      </w:rPr>
      <w:t>Guiones Campaña Ola Invernal – Fondo Nacional de Gestión del Riesgo de Desastres</w:t>
    </w:r>
  </w:p>
  <w:p w:rsidR="00CE39B0" w:rsidRPr="00EC55AD" w:rsidRDefault="00CE39B0" w:rsidP="00EC55AD">
    <w:pPr>
      <w:pStyle w:val="Piedepgina"/>
      <w:tabs>
        <w:tab w:val="clear" w:pos="4252"/>
        <w:tab w:val="clear" w:pos="8504"/>
      </w:tabs>
      <w:jc w:val="center"/>
      <w:rPr>
        <w:color w:val="808080"/>
        <w:szCs w:val="20"/>
      </w:rPr>
    </w:pPr>
    <w:r w:rsidRPr="00EC55AD">
      <w:rPr>
        <w:szCs w:val="20"/>
      </w:rPr>
      <w:t xml:space="preserve">Página </w:t>
    </w:r>
    <w:r w:rsidR="00204E66" w:rsidRPr="00EC55AD">
      <w:rPr>
        <w:b/>
        <w:szCs w:val="20"/>
      </w:rPr>
      <w:fldChar w:fldCharType="begin"/>
    </w:r>
    <w:r w:rsidRPr="00EC55AD">
      <w:rPr>
        <w:b/>
        <w:szCs w:val="20"/>
      </w:rPr>
      <w:instrText>PAGE</w:instrText>
    </w:r>
    <w:r w:rsidR="00204E66" w:rsidRPr="00EC55AD">
      <w:rPr>
        <w:b/>
        <w:szCs w:val="20"/>
      </w:rPr>
      <w:fldChar w:fldCharType="separate"/>
    </w:r>
    <w:r w:rsidR="00AD3569">
      <w:rPr>
        <w:b/>
        <w:noProof/>
        <w:szCs w:val="20"/>
      </w:rPr>
      <w:t>7</w:t>
    </w:r>
    <w:r w:rsidR="00204E66" w:rsidRPr="00EC55AD">
      <w:rPr>
        <w:b/>
        <w:szCs w:val="20"/>
      </w:rPr>
      <w:fldChar w:fldCharType="end"/>
    </w:r>
    <w:r w:rsidRPr="00EC55AD">
      <w:rPr>
        <w:szCs w:val="20"/>
      </w:rPr>
      <w:t xml:space="preserve"> de </w:t>
    </w:r>
    <w:r w:rsidR="00204E66" w:rsidRPr="00EC55AD">
      <w:rPr>
        <w:b/>
        <w:szCs w:val="20"/>
      </w:rPr>
      <w:fldChar w:fldCharType="begin"/>
    </w:r>
    <w:r w:rsidRPr="00EC55AD">
      <w:rPr>
        <w:b/>
        <w:szCs w:val="20"/>
      </w:rPr>
      <w:instrText>NUMPAGES</w:instrText>
    </w:r>
    <w:r w:rsidR="00204E66" w:rsidRPr="00EC55AD">
      <w:rPr>
        <w:b/>
        <w:szCs w:val="20"/>
      </w:rPr>
      <w:fldChar w:fldCharType="separate"/>
    </w:r>
    <w:r w:rsidR="00AD3569">
      <w:rPr>
        <w:b/>
        <w:noProof/>
        <w:szCs w:val="20"/>
      </w:rPr>
      <w:t>7</w:t>
    </w:r>
    <w:r w:rsidR="00204E66" w:rsidRPr="00EC55AD">
      <w:rPr>
        <w:b/>
        <w:szCs w:val="20"/>
      </w:rPr>
      <w:fldChar w:fldCharType="end"/>
    </w:r>
  </w:p>
  <w:p w:rsidR="00CE39B0" w:rsidRPr="00EC55AD" w:rsidRDefault="00CE39B0" w:rsidP="00343CE1">
    <w:pPr>
      <w:pStyle w:val="Piedepgina"/>
      <w:jc w:val="center"/>
      <w:rPr>
        <w:sz w:val="18"/>
        <w:szCs w:val="18"/>
        <w:lang w:val="es-MX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3AF1" w:rsidRDefault="004F3AF1">
      <w:r>
        <w:separator/>
      </w:r>
    </w:p>
  </w:footnote>
  <w:footnote w:type="continuationSeparator" w:id="0">
    <w:p w:rsidR="004F3AF1" w:rsidRDefault="004F3A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60A9" w:rsidRDefault="00C460A9"/>
  <w:tbl>
    <w:tblPr>
      <w:tblW w:w="10242" w:type="dxa"/>
      <w:tblLayout w:type="fixed"/>
      <w:tblLook w:val="01E0" w:firstRow="1" w:lastRow="1" w:firstColumn="1" w:lastColumn="1" w:noHBand="0" w:noVBand="0"/>
    </w:tblPr>
    <w:tblGrid>
      <w:gridCol w:w="3733"/>
      <w:gridCol w:w="2774"/>
      <w:gridCol w:w="3735"/>
    </w:tblGrid>
    <w:tr w:rsidR="00C460A9">
      <w:trPr>
        <w:trHeight w:val="1319"/>
      </w:trPr>
      <w:tc>
        <w:tcPr>
          <w:tcW w:w="3733" w:type="dxa"/>
        </w:tcPr>
        <w:p w:rsidR="00C460A9" w:rsidRDefault="00AD3569" w:rsidP="00985A32">
          <w:pPr>
            <w:pStyle w:val="Encabezado"/>
            <w:spacing w:before="60" w:after="60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3632" behindDoc="0" locked="0" layoutInCell="1" allowOverlap="1">
                    <wp:simplePos x="0" y="0"/>
                    <wp:positionH relativeFrom="column">
                      <wp:posOffset>1977390</wp:posOffset>
                    </wp:positionH>
                    <wp:positionV relativeFrom="paragraph">
                      <wp:posOffset>-95250</wp:posOffset>
                    </wp:positionV>
                    <wp:extent cx="2700655" cy="730250"/>
                    <wp:effectExtent l="0" t="0" r="4445" b="0"/>
                    <wp:wrapNone/>
                    <wp:docPr id="8" name="Group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2700655" cy="730250"/>
                              <a:chOff x="7370" y="974"/>
                              <a:chExt cx="3946" cy="1080"/>
                            </a:xfrm>
                          </wpg:grpSpPr>
                          <pic:pic xmlns:pic="http://schemas.openxmlformats.org/drawingml/2006/picture">
                            <pic:nvPicPr>
                              <pic:cNvPr id="9" name="Picture 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70" y="974"/>
                                <a:ext cx="2089" cy="72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0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190" y="1136"/>
                                <a:ext cx="2126" cy="37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1" name="Text Box 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354" y="1694"/>
                                <a:ext cx="1986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460A9" w:rsidRPr="00B36CEB" w:rsidRDefault="00C460A9" w:rsidP="00985A3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244061"/>
                                      <w:sz w:val="16"/>
                                      <w:szCs w:val="16"/>
                                    </w:rPr>
                                  </w:pPr>
                                  <w:r w:rsidRPr="00B36CEB">
                                    <w:rPr>
                                      <w:rFonts w:ascii="Arial" w:hAnsi="Arial" w:cs="Arial"/>
                                      <w:b/>
                                      <w:color w:val="244061"/>
                                      <w:sz w:val="16"/>
                                      <w:szCs w:val="16"/>
                                    </w:rPr>
                                    <w:t>UNIÓN TEMPORAL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id="Group 1" o:spid="_x0000_s1026" style="position:absolute;margin-left:155.7pt;margin-top:-7.5pt;width:212.65pt;height:57.5pt;z-index:251653632" coordorigin="7370,974" coordsize="3946,108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PD94cGFj&#10;a2V0IGVuZD0idyI/Pv/iDFhJQ0NfUFJPRklMRQABAQAADEhMaW5vAhAAAG1udHJSR0IgWFlaIAfO&#10;AAIACQAGADEAAGFjc3BNU0ZUAAAAAElFQyBzUkdCAAAAAAAAAAAAAAAB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/9D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//R+/m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v/0vv5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/9P7+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//U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v/1fv5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/9b7+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//X+/m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v/&#10;0Pv5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/9H7+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//S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v/0/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/9T7+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//V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v/1vv5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f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//Q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v/0fv5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/9L7+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//T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v/1Pv5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/9X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//W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v/1/v5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/9D7+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//R+/m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v/0vv5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/9P7+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//U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v/1fv5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/9b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//X+/m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v/0Pv5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/9H7+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//S+/m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v/0/v5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/9T7&#10;+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//V+/m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v/1vv5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/9f7+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//Q+/m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v/0fv5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/9L7+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//T+/m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v/1Pv5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/9X7+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//W+/m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v/1/v5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D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//R+/m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v/0vv5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qjPcRWqGa5dY4x1Z2Cjf3OEC+Sk0x9fOnl5nEC6tYGUtxCi6ir&#10;WtKU5VrXLPAn3H5Fh4ke8MihmjuEE1u6vG3RlIIPyIysimd2qYF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f/0/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f/9T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/9X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VkkiQo00zBEQFmZjQADckk9AMQLV/N7/znV/zlzc/n15hfyV5NuWXyBpExWAISBf3&#10;CVBuXHdBuIQei/GaM9F9Q9n+xhooccx6z/sR3freQ7T1/jy4Y/SPt8/1Pz/zo3VOxV2KuxV2KuxV&#10;2KuxV2Kv1p/590f85eTeVNRtvyC/Ma7LaFfyCPQ7mVq/Vbl22tyT/uqZj8H8km32XJXjfabsXxIn&#10;PjG4+od47/eOvl7ne9ka/gPhy5Hl5Hufu5nnz07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/9b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5sf8/Kfz/k/LLyNF+Wnlu49LX/NQkimZDR4tPTaY7dDKSIh4qZabrnU+y3Zv5jL4&#10;kuUPtl0+XP5On7Y1XhQ4Bzl9z+eHPSnk3Yq7FXYq7FXYq7FXYq7FXYqvjkeF1mhYo6EMrKaEEbgg&#10;joRgItX9Q3/OE35+N+fv5a2esaxKJPMukt+jdVr9p5Y1BScj/i6MqxPT1PUA2XPJ+3uzvyWcgfSd&#10;4/q+B+yntezdV+Yx2eY2P48315mlc9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v//X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/Lf/wA5wfmjJ+av5xeYdSR+en6VOdGshWoEVkxRiD4PL6kg/wBfPWuwNJ+W00R1PqPvl+yg8V2l&#10;n8XKT3bD4PkrNy4DsVdirsVdirsVdirsVdirsVdir9KP+fX/AOaD+UPzRm8gXMlNP802TxBSaD61&#10;aK00Tf8AAesg8S4zlvazSeLg8Qc4H7Dsftp3HYubgycP84faPwX9DueavWO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//Q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pB5s1xfLOian5kkAKafZXF2QelIY2c/qyzDj8SQj3kD5sMkuEE&#10;9wfxwXd1LfTyXt25knmdpJHbqzMakn3JOe3AUKD5+TahhQ7FXYq7FXYq7FXYq7FXYq7FXYq9a/IT&#10;zM/k78yfKXmeJuIs9b0+R/eP11Eg+RQkH55h9o4vFwzj3xP3N+lnwZInzD+uvPGHv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/wD/0fv5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yf8APoOfyy86CGvqf4c1fjTrX6nJTMzs7+/h/Wj9&#10;4aNV/dy9x+5/Ilns7wTsVdirsVdirsVdirsVdirsVdirsVTry2HOr2Ag/vPrUHH5+oKZXl+k+4so&#10;cw/srzxB9C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//S+/m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pD5p0RfMui6j5clICahZ3F&#10;oxPSk0ZQ/ryzDk8OQl3EH5MZx4gR3v44Ly0msJ5bG8Qxzwu0ciHqrKaEH5EZ7dGXELD58RWyHwod&#10;irsVdirsVdirsVdirsVdirsVet/kF5afzh+ZXlHyzGvIXmuafHIPCP11Mh+hAT9GYXaOXwsE5d0T&#10;9zkaWHHkiPMP66s8Ze8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//0/v5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fy3f8AOcH5&#10;YP8AlX+cfmPTEThYarOdZsjSgMV6TIwUeCS+pGP9TPWuwNX+Z00T1HpP+b+yi8V2lh8LKR37j4vk&#10;vNy4DsVdirsVdirsVdirsVdirsVdir9I/wDn2B+WL+cPzUl893CVsPK1lJPyIqPrV2rQQqf9gZXH&#10;gUGcv7WavwsHB1mfsG5/R83cdi4ePJxfzR9p/Bf0RZ5o9Y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//U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+Zv/PzH8g5fzG8kQfmn5cg9TW/Koke5CD45NOfeX5+iwEg8E9U9c6r2V7R8&#10;DL4UuU+X9bp8+XydN2zpfEhxjnH7v2frfz2Z6S8o7FXYq7FXYq7FXYq7FXYq7FWwCxCqKk7ADFX9&#10;Pn/ODX5DP+RH5Z2dlrcHo+ZdaYanqgI+ONpFAigPf91HQMO0hkp1zyft/tH85nJj9Mdh+k/E/ZT2&#10;nZul8DHvzO5fZGaR2D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f//V+/m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RuLeK7ie1uk&#10;WSGVSjo4DKysKEEHYgjYjCDW4Ui380v/ADm7/wA4n3f/ADjz5nbXvLkLyeQ9Zmd7CUAsLWU1ZrSQ&#10;9iu5iJ+3H3LI+epdg9sDXQ4ZfXHn5/0v1+bx3aWhOnlY+k8vLyfDWdA6x2KuxV2KuxV2KuxV2Kux&#10;V+pH/Pu3/nEmX8xdZg/O7z9akeVNJm56ZDKtBfXkbbPQ9YYWFSejyAJuFkXOS9pu2fAj4OM+o8/6&#10;I/Wfu+Du+ydB4h8SXIcvM/sfv7nnL1L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b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//X+/m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v/0Pv5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qW&#10;6no2n61H9W1m1gu4d/guIlkXf2YEZKEzDcGvciURLmxD/lUvkbl6n+GdF5EUr+jratB2+xl/5zL/&#10;ADpfMtfgQ7h8gzPT9Ls9Ji+q6Vbw20Na8IY1jWvyUAZRKZluTbYIgckdkU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v8A/9H7+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//S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v/0/v5irsVdirsVdirsVdirsVdirsVdirsVdirsVdi&#10;rsVdirsVdirsVdirsVdirsVdirsVdirsVdirsVdirsVdirsVdirsVdirsVdirsVdirsVdirsVdir&#10;sVdirsVdirsVdirsVdirsVdirsVdirsVdirsVdirsVdirsVdirsVdirsVdirsVdiqVtrenISj3du&#10;GBoQZUqD9+T8M9xY8QRNtf2t6SLOeOUr19Nw1K+NDkTEjmkEFF4E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v5z/wDn6D/5On/tyWH/ABKXPTfZP/Fv84/o&#10;eS7a/vfgH51Z0zqHYq7FXYq7FXYq7FXYq7FXYq7FX9nOnf7yQf8AGJP+IjPDpc30MckZkU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fzn/8AP0H/AMnT/wBu&#10;Sw/4lLnpvsn/AIt/nH9DyXbX978A/OrOmdQ7FXYq7FXYq7FXYq7FXYq7FXYq/s507/eSD/jEn/ER&#10;nh0ub6GOSMyK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/Of/z9B/8AJ0/9uSw/4lLnpvsn/i3+cf0PJdtf3vwD86s6Z1Ds&#10;VdirsVdirsVdirsVdirsVdir+znTv95IP+MSf8RGeHS5voY5IzIp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v5z/wDn6D/5On/tyWH/&#10;ABKXPTfZP/Fv84/oeS7a/vfgH51Z0zqHYq7FXYq7FXYq7FXYq7FXYq7FX9nOnf7yQf8AGJP+IjPD&#10;pc30MckZkU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/nP8A+foP/k6f+3JYf8Slz032&#10;T/xb/OP6Hku2v734B+dWdM6h2KuxV2KuxV2KuxV2KuxV2KuxV/Zzp3+8kH/GJP8AiIzw6XN9DHJG&#10;ZFL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85//AD9B&#10;/wDJ0/8AbksP+JS56b7J/wCLf5x/Q8l21/e/APzqzpnUOxV2KuxV2KuxV2KuxV2KuxV2Kv7OdO/3&#10;kg/4xJ/xEZ4dLm+hjkjMil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fzn/8/Qf/ACdP/bksP+JS56b7J/4t/nH9DyXbX978A/OrOmdQ7FXYq7FXYq7FXYq7&#10;FXYq7FXYq/s507/eSD/jEn/ERnh0ub6GOSMyK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+c//n6D/wCTp/7clh/xKXPTfZP/ABb/ADj+h5Ltr+9+AfnVnTOodirsVdirsVdirsVdirsV&#10;dirsVf2c6d/vJB/xiT/iIzw6XN9DHJGZFL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85//P0H/wAnT/25LD/iUuem+yf+Lf5x/Q8l21/e/APzqzpn&#10;UOxV2KuxV2KuxV2KuxV2KuxV2Kv7OdO/3kg/4xJ/xEZ4dLm+hjkjMil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85//P0H/wAnT/25LD/iUuem+yf+Lf5x/Q8l21/e/APzqzpnUOxV&#10;2KuxV2KuxV2KuxV2KuxV2Kv7OdO/3kg/4xJ/xEZ4dLm+hjkjMil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fzn/8AP0H/AMnT/wBuSw/4lLnpvsn/AIt/nH9DyXbX978A/OrO&#10;mdQ7FXYq7FXYq7FXYq7FXYq7FXYq/s507/eSD/jEn/ERnh0ub6GOSMyK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fzn/APP0H/ydP/bk&#10;sP8AiUuem+yf+Lf5x/Q8l21/e/APzqzpnUOxV2KuxV2KuxV2KuxV2KuxV2Kv7OdO/wB5IP8AjEn/&#10;ABEZ4dLm+hjkjMil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fzn/8AP0H/AMnT/wBuSw/4lLnpvsn/AIt/nH9DyXbX978A/OrOmdQ7FXYq7FXYq7FX&#10;Yq7FXYq7FXYq/s507/eSD/jEn/ERnh0ub6GOSMyK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fzn/8/Qf/ACdP/bksP+JS56b7&#10;J/4t/nH9DyXbX978A/OrOmdQ7FXYq7FXYq7FXYq7FXYq7FXYq/s507/eSD/jEn/ERnh0ub6GOSMy&#10;K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/nP/AOfoP/k6f+3JYf8A&#10;Epc9N9k/8W/zj+h5Ltr+9+AfnVnTOodirsVdirsVdirsVdirsVdirsVf2c6d/vJB/wAYk/4iM8Ol&#10;zfQxyRmRS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//W+/m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v/1/v5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/9D7+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//R+/m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v/0vv5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/9P7+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//U+/m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v/1fv5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/9b7+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//X+/m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v/0Pv5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H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//S+/m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v/0/v5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/9T7+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//V+/m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v/1vv5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/9f7+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//Q+/m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v/0fv5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/9L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//T+/m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v/1Pv5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/9X7+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//W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v/1/v5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/9D7+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//R+/m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v/&#10;0vv5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/9P7+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//U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v/1f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/9b7+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//X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v/0Pv5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H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//S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v/0/v5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/9T7+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//V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v/1vv5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/9f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//Q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v/0fv5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/9L7+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//T+/m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v/1Pv5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/9X7+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//W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v/1/v5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/9D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" o:spid="_x0000_s1027" type="#_x0000_t75" style="position:absolute;left:7370;top:974;width:2089;height: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QkvvCAAAA2gAAAA8AAABkcnMvZG93bnJldi54bWxEj0FrwkAUhO8F/8PyBG91o0jV1FWC0Np4&#10;0tjeH9nXJJp9G7JrjP/eFQo9DjPzDbPa9KYWHbWusqxgMo5AEOdWV1wo+D59vC5AOI+ssbZMCu7k&#10;YLMevKww1vbGR+oyX4gAYRejgtL7JpbS5SUZdGPbEAfv17YGfZBtIXWLtwA3tZxG0Zs0WHFYKLGh&#10;bUn5JbsaBT8Tm8zrIvlM7Y67+XKfnmeHVKnRsE/eQXjq/X/4r/2lFSzheSXcALl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9UJL7wgAAANoAAAAPAAAAAAAAAAAAAAAAAJ8C&#10;AABkcnMvZG93bnJldi54bWxQSwUGAAAAAAQABAD3AAAAjgMAAAAA&#10;">
                      <v:imagedata r:id="rId3" o:title=""/>
                    </v:shape>
                    <v:shape id="Picture 3" o:spid="_x0000_s1028" type="#_x0000_t75" style="position:absolute;left:9190;top:1136;width:2126;height: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4YWEDDAAAA2wAAAA8AAABkcnMvZG93bnJldi54bWxEj81qwkAQx++C77CM0JvZaEtpo6uUQkHw&#10;0hofYMhOktXsbJrdaurTO4dCbzPM/+M36+3oO3WhIbrABhZZDoq4CtZxY+BYfsxfQMWEbLELTAZ+&#10;KcJ2M52ssbDhyl90OaRGSQjHAg20KfWF1rFqyWPMQk8stzoMHpOsQ6PtgFcJ951e5vmz9uhYGlrs&#10;6b2l6nz48dLrHm/ld13bz/3r0uGpvD3ZXWnMw2x8W4FKNKZ/8Z97ZwVf6OUXGUBv7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hhYQMMAAADbAAAADwAAAAAAAAAAAAAAAACf&#10;AgAAZHJzL2Rvd25yZXYueG1sUEsFBgAAAAAEAAQA9wAAAI8DAAAAAA==&#10;">
                      <v:imagedata r:id="rId4" o:title="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" o:spid="_x0000_s1029" type="#_x0000_t202" style="position:absolute;left:8354;top:1694;width:1986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    <v:textbox>
                        <w:txbxContent>
                          <w:p w:rsidR="00C460A9" w:rsidRPr="00B36CEB" w:rsidRDefault="00C460A9" w:rsidP="00985A3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244061"/>
                                <w:sz w:val="16"/>
                                <w:szCs w:val="16"/>
                              </w:rPr>
                            </w:pPr>
                            <w:r w:rsidRPr="00B36CEB">
                              <w:rPr>
                                <w:rFonts w:ascii="Arial" w:hAnsi="Arial" w:cs="Arial"/>
                                <w:b/>
                                <w:color w:val="244061"/>
                                <w:sz w:val="16"/>
                                <w:szCs w:val="16"/>
                              </w:rPr>
                              <w:t>UNIÓN TEMPORAL</w:t>
                            </w: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  <w:r w:rsidR="00C460A9">
            <w:rPr>
              <w:noProof/>
            </w:rPr>
            <w:drawing>
              <wp:anchor distT="0" distB="0" distL="114300" distR="114300" simplePos="0" relativeHeight="251655680" behindDoc="0" locked="0" layoutInCell="1" allowOverlap="0">
                <wp:simplePos x="0" y="0"/>
                <wp:positionH relativeFrom="column">
                  <wp:posOffset>48895</wp:posOffset>
                </wp:positionH>
                <wp:positionV relativeFrom="paragraph">
                  <wp:posOffset>-48260</wp:posOffset>
                </wp:positionV>
                <wp:extent cx="1724025" cy="379730"/>
                <wp:effectExtent l="19050" t="0" r="9525" b="0"/>
                <wp:wrapNone/>
                <wp:docPr id="6" name="Imagen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24025" cy="379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C460A9">
            <w:rPr>
              <w:noProof/>
            </w:rPr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79375</wp:posOffset>
                </wp:positionH>
                <wp:positionV relativeFrom="paragraph">
                  <wp:posOffset>405765</wp:posOffset>
                </wp:positionV>
                <wp:extent cx="1115060" cy="367665"/>
                <wp:effectExtent l="19050" t="0" r="8890" b="0"/>
                <wp:wrapNone/>
                <wp:docPr id="5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5060" cy="36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2774" w:type="dxa"/>
        </w:tcPr>
        <w:p w:rsidR="00C460A9" w:rsidRPr="00921530" w:rsidRDefault="00C460A9" w:rsidP="00985A32">
          <w:pPr>
            <w:pStyle w:val="Encabezado"/>
            <w:spacing w:before="60" w:after="60"/>
            <w:rPr>
              <w:rFonts w:ascii="Arial Narrow" w:hAnsi="Arial Narrow"/>
            </w:rPr>
          </w:pPr>
        </w:p>
      </w:tc>
      <w:tc>
        <w:tcPr>
          <w:tcW w:w="3735" w:type="dxa"/>
        </w:tcPr>
        <w:p w:rsidR="00C460A9" w:rsidRPr="00921530" w:rsidRDefault="004F3AF1" w:rsidP="00985A32">
          <w:pPr>
            <w:pStyle w:val="Encabezado"/>
            <w:spacing w:before="60" w:after="60"/>
            <w:rPr>
              <w:rFonts w:ascii="Arial Narrow" w:hAnsi="Arial Narrow"/>
            </w:rPr>
          </w:pPr>
          <w:r>
            <w:rPr>
              <w:rFonts w:ascii="Times New Roman" w:hAnsi="Times New Roman"/>
              <w:noProof/>
              <w:sz w:val="24"/>
            </w:rPr>
            <w:pict>
              <v:group id="_x0000_s2055" style="position:absolute;margin-left:70.9pt;margin-top:-18.85pt;width:68.65pt;height:1in;z-index:251656704;mso-position-horizontal-relative:text;mso-position-vertical-relative:text" coordorigin="2061,1057" coordsize="2249,2358">
                <o:lock v:ext="edit" aspectratio="t"/>
                <v:shape id="_x0000_s2056" type="#_x0000_t75" style="position:absolute;left:2241;top:1057;width:2069;height:2358">
                  <v:imagedata r:id="rId7" o:title=""/>
                </v:shape>
                <v:shape id="_x0000_s2057" type="#_x0000_t75" href="http://www.uap.edu.pe/img/iconos/antena-uap.gi" style="position:absolute;left:2781;top:1957;width:658;height:765" o:button="t">
                  <v:imagedata r:id="rId8" o:title="antena-uap"/>
                </v:shape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2058" type="#_x0000_t136" style="position:absolute;left:1071;top:2227;width:2160;height:180;rotation:270" fillcolor="blue" strokecolor="blue">
                  <v:shadow color="#868686"/>
                  <v:textpath style="font-family:&quot;Arial Narrow&quot;;font-size:8pt;v-text-kern:t" trim="t" fitpath="t" string="CONSORCIO COLOMBIA"/>
                  <o:lock v:ext="edit" aspectratio="t"/>
                </v:shape>
              </v:group>
            </w:pict>
          </w:r>
        </w:p>
      </w:tc>
    </w:tr>
  </w:tbl>
  <w:p w:rsidR="00C460A9" w:rsidRDefault="00AD3569">
    <w:pPr>
      <w:pStyle w:val="Encabezado"/>
      <w:jc w:val="right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7728" behindDoc="0" locked="0" layoutInCell="1" allowOverlap="1">
              <wp:simplePos x="0" y="0"/>
              <wp:positionH relativeFrom="column">
                <wp:posOffset>-476250</wp:posOffset>
              </wp:positionH>
              <wp:positionV relativeFrom="paragraph">
                <wp:posOffset>92074</wp:posOffset>
              </wp:positionV>
              <wp:extent cx="6858000" cy="0"/>
              <wp:effectExtent l="0" t="19050" r="0" b="19050"/>
              <wp:wrapNone/>
              <wp:docPr id="4" name="Lin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580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37.5pt,7.25pt" to="502.5pt,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" strokecolor="navy" strokeweight="2.25pt"/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60A9" w:rsidRDefault="00C460A9" w:rsidP="00B85B96">
    <w:pPr>
      <w:pStyle w:val="Encabezado"/>
      <w:tabs>
        <w:tab w:val="clear" w:pos="8504"/>
        <w:tab w:val="right" w:pos="6120"/>
      </w:tabs>
    </w:pPr>
    <w:r>
      <w:rPr>
        <w:noProof/>
      </w:rPr>
      <w:drawing>
        <wp:anchor distT="0" distB="0" distL="114300" distR="114300" simplePos="0" relativeHeight="251661824" behindDoc="0" locked="0" layoutInCell="1" allowOverlap="1">
          <wp:simplePos x="0" y="0"/>
          <wp:positionH relativeFrom="column">
            <wp:posOffset>824865</wp:posOffset>
          </wp:positionH>
          <wp:positionV relativeFrom="paragraph">
            <wp:posOffset>-193040</wp:posOffset>
          </wp:positionV>
          <wp:extent cx="3914775" cy="1019175"/>
          <wp:effectExtent l="0" t="0" r="9525" b="0"/>
          <wp:wrapSquare wrapText="bothSides"/>
          <wp:docPr id="20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14775" cy="1019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460A9" w:rsidRDefault="00C460A9" w:rsidP="00B85B96">
    <w:pPr>
      <w:pStyle w:val="Encabezado"/>
      <w:tabs>
        <w:tab w:val="clear" w:pos="8504"/>
        <w:tab w:val="right" w:pos="6120"/>
      </w:tabs>
    </w:pPr>
  </w:p>
  <w:p w:rsidR="00C460A9" w:rsidRDefault="00C460A9" w:rsidP="00B85B96">
    <w:pPr>
      <w:pStyle w:val="Encabezado"/>
      <w:tabs>
        <w:tab w:val="clear" w:pos="8504"/>
        <w:tab w:val="right" w:pos="6120"/>
      </w:tabs>
    </w:pPr>
  </w:p>
  <w:p w:rsidR="00C460A9" w:rsidRDefault="00C460A9" w:rsidP="00B85B96">
    <w:pPr>
      <w:pStyle w:val="Encabezado"/>
      <w:tabs>
        <w:tab w:val="clear" w:pos="8504"/>
        <w:tab w:val="right" w:pos="6120"/>
      </w:tabs>
    </w:pPr>
    <w:r>
      <w:tab/>
    </w:r>
    <w:r>
      <w:tab/>
    </w:r>
    <w:r>
      <w:tab/>
    </w:r>
  </w:p>
  <w:p w:rsidR="00C460A9" w:rsidRDefault="00AD3569" w:rsidP="00B85B96">
    <w:pPr>
      <w:pStyle w:val="Encabezado"/>
      <w:tabs>
        <w:tab w:val="clear" w:pos="8504"/>
        <w:tab w:val="right" w:pos="6120"/>
      </w:tabs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0800" behindDoc="0" locked="0" layoutInCell="1" allowOverlap="1">
              <wp:simplePos x="0" y="0"/>
              <wp:positionH relativeFrom="column">
                <wp:posOffset>-127635</wp:posOffset>
              </wp:positionH>
              <wp:positionV relativeFrom="paragraph">
                <wp:posOffset>132714</wp:posOffset>
              </wp:positionV>
              <wp:extent cx="6010275" cy="0"/>
              <wp:effectExtent l="0" t="19050" r="9525" b="19050"/>
              <wp:wrapNone/>
              <wp:docPr id="2" name="Lin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27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8" o:spid="_x0000_s1026" style="position:absolute;z-index:2516608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10.05pt,10.45pt" to="463.2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" strokecolor="navy" strokeweight="2.25pt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102F" w:rsidRDefault="0046102F" w:rsidP="00B85B96">
    <w:pPr>
      <w:pStyle w:val="Encabezado"/>
      <w:tabs>
        <w:tab w:val="clear" w:pos="8504"/>
        <w:tab w:val="right" w:pos="6120"/>
      </w:tabs>
    </w:pPr>
    <w:r>
      <w:rPr>
        <w:noProof/>
      </w:rPr>
      <w:drawing>
        <wp:anchor distT="0" distB="0" distL="114300" distR="114300" simplePos="0" relativeHeight="251671040" behindDoc="0" locked="0" layoutInCell="1" allowOverlap="1">
          <wp:simplePos x="0" y="0"/>
          <wp:positionH relativeFrom="column">
            <wp:posOffset>2282190</wp:posOffset>
          </wp:positionH>
          <wp:positionV relativeFrom="paragraph">
            <wp:posOffset>-193040</wp:posOffset>
          </wp:positionV>
          <wp:extent cx="3914775" cy="1019175"/>
          <wp:effectExtent l="0" t="0" r="9525" b="0"/>
          <wp:wrapSquare wrapText="bothSides"/>
          <wp:docPr id="18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14775" cy="1019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46102F" w:rsidRDefault="0046102F" w:rsidP="00B85B96">
    <w:pPr>
      <w:pStyle w:val="Encabezado"/>
      <w:tabs>
        <w:tab w:val="clear" w:pos="8504"/>
        <w:tab w:val="right" w:pos="6120"/>
      </w:tabs>
    </w:pPr>
  </w:p>
  <w:p w:rsidR="0046102F" w:rsidRDefault="0046102F" w:rsidP="00B85B96">
    <w:pPr>
      <w:pStyle w:val="Encabezado"/>
      <w:tabs>
        <w:tab w:val="clear" w:pos="8504"/>
        <w:tab w:val="right" w:pos="6120"/>
      </w:tabs>
    </w:pPr>
  </w:p>
  <w:p w:rsidR="0046102F" w:rsidRDefault="0046102F" w:rsidP="00B85B96">
    <w:pPr>
      <w:pStyle w:val="Encabezado"/>
      <w:tabs>
        <w:tab w:val="clear" w:pos="8504"/>
        <w:tab w:val="right" w:pos="6120"/>
      </w:tabs>
    </w:pPr>
    <w:r>
      <w:tab/>
    </w:r>
    <w:r>
      <w:tab/>
    </w:r>
    <w:r>
      <w:tab/>
    </w:r>
  </w:p>
  <w:p w:rsidR="0046102F" w:rsidRDefault="00AD3569" w:rsidP="00B85B96">
    <w:pPr>
      <w:pStyle w:val="Encabezado"/>
      <w:tabs>
        <w:tab w:val="clear" w:pos="8504"/>
        <w:tab w:val="right" w:pos="6120"/>
      </w:tabs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0016" behindDoc="0" locked="0" layoutInCell="1" allowOverlap="1">
              <wp:simplePos x="0" y="0"/>
              <wp:positionH relativeFrom="column">
                <wp:posOffset>43180</wp:posOffset>
              </wp:positionH>
              <wp:positionV relativeFrom="paragraph">
                <wp:posOffset>132714</wp:posOffset>
              </wp:positionV>
              <wp:extent cx="8258175" cy="0"/>
              <wp:effectExtent l="0" t="19050" r="9525" b="19050"/>
              <wp:wrapNone/>
              <wp:docPr id="16" name="Lin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25817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8" o:spid="_x0000_s1026" style="position:absolute;z-index:2516700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.4pt,10.45pt" to="653.6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" strokecolor="navy" strokeweight="2.25pt"/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4FA6" w:rsidRDefault="00264FA6" w:rsidP="00B85B96">
    <w:pPr>
      <w:pStyle w:val="Encabezado"/>
      <w:tabs>
        <w:tab w:val="clear" w:pos="8504"/>
        <w:tab w:val="right" w:pos="6120"/>
      </w:tabs>
    </w:pPr>
    <w:r>
      <w:rPr>
        <w:noProof/>
      </w:rPr>
      <w:drawing>
        <wp:anchor distT="0" distB="0" distL="114300" distR="114300" simplePos="0" relativeHeight="251664896" behindDoc="0" locked="0" layoutInCell="1" allowOverlap="1">
          <wp:simplePos x="0" y="0"/>
          <wp:positionH relativeFrom="column">
            <wp:posOffset>835025</wp:posOffset>
          </wp:positionH>
          <wp:positionV relativeFrom="paragraph">
            <wp:posOffset>-214630</wp:posOffset>
          </wp:positionV>
          <wp:extent cx="3914775" cy="1019175"/>
          <wp:effectExtent l="0" t="0" r="9525" b="0"/>
          <wp:wrapNone/>
          <wp:docPr id="13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14775" cy="1019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264FA6" w:rsidRDefault="00264FA6" w:rsidP="00B85B96">
    <w:pPr>
      <w:pStyle w:val="Encabezado"/>
      <w:tabs>
        <w:tab w:val="clear" w:pos="8504"/>
        <w:tab w:val="right" w:pos="6120"/>
      </w:tabs>
    </w:pPr>
  </w:p>
  <w:p w:rsidR="00264FA6" w:rsidRDefault="00264FA6" w:rsidP="00B85B96">
    <w:pPr>
      <w:pStyle w:val="Encabezado"/>
      <w:tabs>
        <w:tab w:val="clear" w:pos="8504"/>
        <w:tab w:val="right" w:pos="6120"/>
      </w:tabs>
    </w:pPr>
  </w:p>
  <w:p w:rsidR="00264FA6" w:rsidRDefault="00264FA6" w:rsidP="00B85B96">
    <w:pPr>
      <w:pStyle w:val="Encabezado"/>
      <w:tabs>
        <w:tab w:val="clear" w:pos="8504"/>
        <w:tab w:val="right" w:pos="6120"/>
      </w:tabs>
    </w:pPr>
    <w:r>
      <w:tab/>
    </w:r>
    <w:r>
      <w:tab/>
    </w:r>
    <w:r>
      <w:tab/>
    </w:r>
  </w:p>
  <w:p w:rsidR="00264FA6" w:rsidRDefault="00AD3569" w:rsidP="00B85B96">
    <w:pPr>
      <w:pStyle w:val="Encabezado"/>
      <w:tabs>
        <w:tab w:val="clear" w:pos="8504"/>
        <w:tab w:val="right" w:pos="6120"/>
      </w:tabs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3872" behindDoc="0" locked="0" layoutInCell="1" allowOverlap="1">
              <wp:simplePos x="0" y="0"/>
              <wp:positionH relativeFrom="column">
                <wp:posOffset>205740</wp:posOffset>
              </wp:positionH>
              <wp:positionV relativeFrom="paragraph">
                <wp:posOffset>132714</wp:posOffset>
              </wp:positionV>
              <wp:extent cx="5495925" cy="0"/>
              <wp:effectExtent l="0" t="19050" r="9525" b="19050"/>
              <wp:wrapNone/>
              <wp:docPr id="12" name="Lin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49592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8" o:spid="_x0000_s1026" style="position:absolute;z-index:2516638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6.2pt,10.45pt" to="448.9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" strokecolor="navy" strokeweight="2.2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904"/>
      </v:shape>
    </w:pict>
  </w:numPicBullet>
  <w:abstractNum w:abstractNumId="0">
    <w:nsid w:val="11A47D56"/>
    <w:multiLevelType w:val="hybridMultilevel"/>
    <w:tmpl w:val="641AC6A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MS Reference Specialty" w:hAnsi="MS Reference Specialty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MS Reference Specialty" w:hAnsi="MS Reference Specialty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MS Reference Specialty" w:hAnsi="MS Reference Specialty" w:hint="default"/>
      </w:rPr>
    </w:lvl>
  </w:abstractNum>
  <w:abstractNum w:abstractNumId="1">
    <w:nsid w:val="14C73DF4"/>
    <w:multiLevelType w:val="hybridMultilevel"/>
    <w:tmpl w:val="F8206C78"/>
    <w:lvl w:ilvl="0" w:tplc="C0AAC808">
      <w:numFmt w:val="bullet"/>
      <w:lvlText w:val="−"/>
      <w:lvlJc w:val="left"/>
      <w:pPr>
        <w:ind w:left="360" w:hanging="360"/>
      </w:pPr>
      <w:rPr>
        <w:rFonts w:ascii="Arial Narrow" w:eastAsiaTheme="minorHAnsi" w:hAnsi="Arial Narrow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8A8156A"/>
    <w:multiLevelType w:val="hybridMultilevel"/>
    <w:tmpl w:val="690A24B6"/>
    <w:lvl w:ilvl="0" w:tplc="240A0019">
      <w:start w:val="1"/>
      <w:numFmt w:val="lowerLetter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7C4322"/>
    <w:multiLevelType w:val="hybridMultilevel"/>
    <w:tmpl w:val="414462C0"/>
    <w:lvl w:ilvl="0" w:tplc="2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228C1263"/>
    <w:multiLevelType w:val="hybridMultilevel"/>
    <w:tmpl w:val="3962E990"/>
    <w:lvl w:ilvl="0" w:tplc="240A0001">
      <w:start w:val="1"/>
      <w:numFmt w:val="bullet"/>
      <w:lvlText w:val=""/>
      <w:lvlJc w:val="left"/>
      <w:pPr>
        <w:ind w:left="761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81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01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21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41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61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81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01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21" w:hanging="360"/>
      </w:pPr>
      <w:rPr>
        <w:rFonts w:ascii="Wingdings" w:hAnsi="Wingdings" w:hint="default"/>
      </w:rPr>
    </w:lvl>
  </w:abstractNum>
  <w:abstractNum w:abstractNumId="5">
    <w:nsid w:val="268E60EC"/>
    <w:multiLevelType w:val="hybridMultilevel"/>
    <w:tmpl w:val="1562B18E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69551B8"/>
    <w:multiLevelType w:val="hybridMultilevel"/>
    <w:tmpl w:val="8D9074F2"/>
    <w:lvl w:ilvl="0" w:tplc="C0AAC808">
      <w:numFmt w:val="bullet"/>
      <w:lvlText w:val="−"/>
      <w:lvlJc w:val="left"/>
      <w:pPr>
        <w:ind w:left="1068" w:hanging="360"/>
      </w:pPr>
      <w:rPr>
        <w:rFonts w:ascii="Arial Narrow" w:eastAsiaTheme="minorHAnsi" w:hAnsi="Arial Narrow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AF00006"/>
    <w:multiLevelType w:val="hybridMultilevel"/>
    <w:tmpl w:val="60A02DA6"/>
    <w:lvl w:ilvl="0" w:tplc="D562BBF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355260"/>
    <w:multiLevelType w:val="hybridMultilevel"/>
    <w:tmpl w:val="C96CE012"/>
    <w:lvl w:ilvl="0" w:tplc="F1DC0C0E">
      <w:start w:val="1"/>
      <w:numFmt w:val="decimal"/>
      <w:lvlText w:val="%1-"/>
      <w:lvlJc w:val="left"/>
      <w:pPr>
        <w:ind w:left="1211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510D3764"/>
    <w:multiLevelType w:val="hybridMultilevel"/>
    <w:tmpl w:val="AAD074F8"/>
    <w:lvl w:ilvl="0" w:tplc="5516944C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041686B"/>
    <w:multiLevelType w:val="hybridMultilevel"/>
    <w:tmpl w:val="38D21A9C"/>
    <w:lvl w:ilvl="0" w:tplc="C0AAC808">
      <w:numFmt w:val="bullet"/>
      <w:lvlText w:val="−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3197165"/>
    <w:multiLevelType w:val="multilevel"/>
    <w:tmpl w:val="46C0AE7E"/>
    <w:lvl w:ilvl="0">
      <w:start w:val="1"/>
      <w:numFmt w:val="decimal"/>
      <w:pStyle w:val="Ttulo1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pStyle w:val="Ttulo2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  <w:b/>
      </w:rPr>
    </w:lvl>
    <w:lvl w:ilvl="2">
      <w:start w:val="1"/>
      <w:numFmt w:val="decimal"/>
      <w:pStyle w:val="Ttulo3"/>
      <w:lvlText w:val="%1.%2.%3"/>
      <w:lvlJc w:val="left"/>
      <w:pPr>
        <w:tabs>
          <w:tab w:val="num" w:pos="1060"/>
        </w:tabs>
        <w:ind w:left="720" w:hanging="380"/>
      </w:pPr>
      <w:rPr>
        <w:rFonts w:cs="Times New Roman" w:hint="default"/>
      </w:rPr>
    </w:lvl>
    <w:lvl w:ilvl="3">
      <w:start w:val="1"/>
      <w:numFmt w:val="decimal"/>
      <w:pStyle w:val="Ttulo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Ttulo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Ttulo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2">
    <w:nsid w:val="6D2C1149"/>
    <w:multiLevelType w:val="hybridMultilevel"/>
    <w:tmpl w:val="E654C19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EA45273"/>
    <w:multiLevelType w:val="hybridMultilevel"/>
    <w:tmpl w:val="7B82CAB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9"/>
  </w:num>
  <w:num w:numId="3">
    <w:abstractNumId w:val="4"/>
  </w:num>
  <w:num w:numId="4">
    <w:abstractNumId w:val="8"/>
  </w:num>
  <w:num w:numId="5">
    <w:abstractNumId w:val="12"/>
  </w:num>
  <w:num w:numId="6">
    <w:abstractNumId w:val="13"/>
  </w:num>
  <w:num w:numId="7">
    <w:abstractNumId w:val="3"/>
  </w:num>
  <w:num w:numId="8">
    <w:abstractNumId w:val="7"/>
  </w:num>
  <w:num w:numId="9">
    <w:abstractNumId w:val="5"/>
  </w:num>
  <w:num w:numId="10">
    <w:abstractNumId w:val="0"/>
  </w:num>
  <w:num w:numId="11">
    <w:abstractNumId w:val="10"/>
  </w:num>
  <w:num w:numId="12">
    <w:abstractNumId w:val="11"/>
  </w:num>
  <w:num w:numId="13">
    <w:abstractNumId w:val="2"/>
  </w:num>
  <w:num w:numId="14">
    <w:abstractNumId w:val="6"/>
  </w:num>
  <w:num w:numId="15">
    <w:abstractNumId w:val="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428E"/>
    <w:rsid w:val="0000050C"/>
    <w:rsid w:val="00000886"/>
    <w:rsid w:val="00001351"/>
    <w:rsid w:val="00002072"/>
    <w:rsid w:val="000020F0"/>
    <w:rsid w:val="00003FE8"/>
    <w:rsid w:val="0000420C"/>
    <w:rsid w:val="00004AF2"/>
    <w:rsid w:val="00005581"/>
    <w:rsid w:val="00010A2B"/>
    <w:rsid w:val="0001179D"/>
    <w:rsid w:val="000125FA"/>
    <w:rsid w:val="00013109"/>
    <w:rsid w:val="000133A2"/>
    <w:rsid w:val="00013A5B"/>
    <w:rsid w:val="00016216"/>
    <w:rsid w:val="0001709C"/>
    <w:rsid w:val="000203A1"/>
    <w:rsid w:val="0002089E"/>
    <w:rsid w:val="000213DF"/>
    <w:rsid w:val="00021990"/>
    <w:rsid w:val="0002556D"/>
    <w:rsid w:val="00026B22"/>
    <w:rsid w:val="00027967"/>
    <w:rsid w:val="000303A4"/>
    <w:rsid w:val="00030766"/>
    <w:rsid w:val="00030D3C"/>
    <w:rsid w:val="0003593E"/>
    <w:rsid w:val="000372EA"/>
    <w:rsid w:val="00037374"/>
    <w:rsid w:val="000401B4"/>
    <w:rsid w:val="000408E8"/>
    <w:rsid w:val="000417F2"/>
    <w:rsid w:val="00042BFE"/>
    <w:rsid w:val="00043719"/>
    <w:rsid w:val="0005490E"/>
    <w:rsid w:val="00054D1D"/>
    <w:rsid w:val="00055EF2"/>
    <w:rsid w:val="00061A86"/>
    <w:rsid w:val="00062B48"/>
    <w:rsid w:val="00062F2A"/>
    <w:rsid w:val="000645BC"/>
    <w:rsid w:val="000670ED"/>
    <w:rsid w:val="0007035E"/>
    <w:rsid w:val="00070E51"/>
    <w:rsid w:val="000716B0"/>
    <w:rsid w:val="00071B26"/>
    <w:rsid w:val="00075147"/>
    <w:rsid w:val="00075579"/>
    <w:rsid w:val="00075B1D"/>
    <w:rsid w:val="00075C02"/>
    <w:rsid w:val="00077ABD"/>
    <w:rsid w:val="00080009"/>
    <w:rsid w:val="000811DC"/>
    <w:rsid w:val="00082315"/>
    <w:rsid w:val="00082F07"/>
    <w:rsid w:val="0008332F"/>
    <w:rsid w:val="000840E9"/>
    <w:rsid w:val="000842F6"/>
    <w:rsid w:val="00084810"/>
    <w:rsid w:val="00084861"/>
    <w:rsid w:val="00084D85"/>
    <w:rsid w:val="00086155"/>
    <w:rsid w:val="00090620"/>
    <w:rsid w:val="00092103"/>
    <w:rsid w:val="000A0181"/>
    <w:rsid w:val="000A0D32"/>
    <w:rsid w:val="000A23F3"/>
    <w:rsid w:val="000A7852"/>
    <w:rsid w:val="000B0576"/>
    <w:rsid w:val="000B213F"/>
    <w:rsid w:val="000B244F"/>
    <w:rsid w:val="000B324C"/>
    <w:rsid w:val="000B6964"/>
    <w:rsid w:val="000C0082"/>
    <w:rsid w:val="000C1907"/>
    <w:rsid w:val="000C3265"/>
    <w:rsid w:val="000C4D4C"/>
    <w:rsid w:val="000C4F82"/>
    <w:rsid w:val="000C5EDD"/>
    <w:rsid w:val="000C6E8A"/>
    <w:rsid w:val="000D12D8"/>
    <w:rsid w:val="000D321E"/>
    <w:rsid w:val="000D355D"/>
    <w:rsid w:val="000D6514"/>
    <w:rsid w:val="000D6DF0"/>
    <w:rsid w:val="000E0B05"/>
    <w:rsid w:val="000E0DB5"/>
    <w:rsid w:val="000E2EEE"/>
    <w:rsid w:val="000E330E"/>
    <w:rsid w:val="000E700A"/>
    <w:rsid w:val="000F0219"/>
    <w:rsid w:val="000F1345"/>
    <w:rsid w:val="000F1AB9"/>
    <w:rsid w:val="000F1E0D"/>
    <w:rsid w:val="000F6264"/>
    <w:rsid w:val="000F71F9"/>
    <w:rsid w:val="000F7582"/>
    <w:rsid w:val="00101C24"/>
    <w:rsid w:val="00103A4F"/>
    <w:rsid w:val="00105A0A"/>
    <w:rsid w:val="00107DF2"/>
    <w:rsid w:val="00110008"/>
    <w:rsid w:val="00110C74"/>
    <w:rsid w:val="00110D14"/>
    <w:rsid w:val="00111915"/>
    <w:rsid w:val="001156C3"/>
    <w:rsid w:val="00117605"/>
    <w:rsid w:val="00117D1E"/>
    <w:rsid w:val="00117E06"/>
    <w:rsid w:val="0012110C"/>
    <w:rsid w:val="00121DB7"/>
    <w:rsid w:val="0012209B"/>
    <w:rsid w:val="00123D24"/>
    <w:rsid w:val="00123D96"/>
    <w:rsid w:val="00127BC9"/>
    <w:rsid w:val="00135DFD"/>
    <w:rsid w:val="00136295"/>
    <w:rsid w:val="00142411"/>
    <w:rsid w:val="001438E3"/>
    <w:rsid w:val="001448B9"/>
    <w:rsid w:val="001448F0"/>
    <w:rsid w:val="00152B95"/>
    <w:rsid w:val="00154BB7"/>
    <w:rsid w:val="001568EB"/>
    <w:rsid w:val="00156A31"/>
    <w:rsid w:val="0016138F"/>
    <w:rsid w:val="00161565"/>
    <w:rsid w:val="001617AB"/>
    <w:rsid w:val="00161C05"/>
    <w:rsid w:val="00162EF0"/>
    <w:rsid w:val="001631E1"/>
    <w:rsid w:val="00163BE7"/>
    <w:rsid w:val="00164ED2"/>
    <w:rsid w:val="0016555E"/>
    <w:rsid w:val="00165E12"/>
    <w:rsid w:val="0016641D"/>
    <w:rsid w:val="00171CF5"/>
    <w:rsid w:val="001724D0"/>
    <w:rsid w:val="0017459E"/>
    <w:rsid w:val="0017594E"/>
    <w:rsid w:val="00175B71"/>
    <w:rsid w:val="00176114"/>
    <w:rsid w:val="00176E93"/>
    <w:rsid w:val="00176F20"/>
    <w:rsid w:val="00180E8B"/>
    <w:rsid w:val="00180EF1"/>
    <w:rsid w:val="00181DD1"/>
    <w:rsid w:val="00182C40"/>
    <w:rsid w:val="00183708"/>
    <w:rsid w:val="00185C33"/>
    <w:rsid w:val="0018783E"/>
    <w:rsid w:val="00187985"/>
    <w:rsid w:val="00187D51"/>
    <w:rsid w:val="001904A5"/>
    <w:rsid w:val="00192C14"/>
    <w:rsid w:val="0019447A"/>
    <w:rsid w:val="00195B06"/>
    <w:rsid w:val="00196163"/>
    <w:rsid w:val="00197534"/>
    <w:rsid w:val="00197856"/>
    <w:rsid w:val="001A17B1"/>
    <w:rsid w:val="001A380C"/>
    <w:rsid w:val="001A54F0"/>
    <w:rsid w:val="001A60B7"/>
    <w:rsid w:val="001A6A1D"/>
    <w:rsid w:val="001A6C22"/>
    <w:rsid w:val="001A702D"/>
    <w:rsid w:val="001A75A5"/>
    <w:rsid w:val="001B0E0E"/>
    <w:rsid w:val="001B10CA"/>
    <w:rsid w:val="001B193E"/>
    <w:rsid w:val="001B52F0"/>
    <w:rsid w:val="001B6391"/>
    <w:rsid w:val="001B6A5F"/>
    <w:rsid w:val="001B6BAC"/>
    <w:rsid w:val="001B6E40"/>
    <w:rsid w:val="001B7EB3"/>
    <w:rsid w:val="001C0179"/>
    <w:rsid w:val="001C16C3"/>
    <w:rsid w:val="001C1AB7"/>
    <w:rsid w:val="001C22CC"/>
    <w:rsid w:val="001C241F"/>
    <w:rsid w:val="001C2EE7"/>
    <w:rsid w:val="001C33A4"/>
    <w:rsid w:val="001C426D"/>
    <w:rsid w:val="001C50DC"/>
    <w:rsid w:val="001C6357"/>
    <w:rsid w:val="001C7386"/>
    <w:rsid w:val="001C7754"/>
    <w:rsid w:val="001D1A4B"/>
    <w:rsid w:val="001D1C0A"/>
    <w:rsid w:val="001D2889"/>
    <w:rsid w:val="001D4AD7"/>
    <w:rsid w:val="001D5629"/>
    <w:rsid w:val="001D7BE0"/>
    <w:rsid w:val="001E02FD"/>
    <w:rsid w:val="001E2E5E"/>
    <w:rsid w:val="001E36B8"/>
    <w:rsid w:val="001E3E3D"/>
    <w:rsid w:val="001E5CBA"/>
    <w:rsid w:val="001E7EEB"/>
    <w:rsid w:val="001F0151"/>
    <w:rsid w:val="001F050F"/>
    <w:rsid w:val="001F2FA5"/>
    <w:rsid w:val="001F3396"/>
    <w:rsid w:val="001F48C4"/>
    <w:rsid w:val="001F5728"/>
    <w:rsid w:val="001F6652"/>
    <w:rsid w:val="001F6A3C"/>
    <w:rsid w:val="001F6CA5"/>
    <w:rsid w:val="001F6F07"/>
    <w:rsid w:val="001F7300"/>
    <w:rsid w:val="001F7347"/>
    <w:rsid w:val="001F7958"/>
    <w:rsid w:val="00201875"/>
    <w:rsid w:val="00202025"/>
    <w:rsid w:val="00202A94"/>
    <w:rsid w:val="00203803"/>
    <w:rsid w:val="00203B24"/>
    <w:rsid w:val="00203C0B"/>
    <w:rsid w:val="00204E66"/>
    <w:rsid w:val="00206225"/>
    <w:rsid w:val="00207094"/>
    <w:rsid w:val="00220268"/>
    <w:rsid w:val="00223100"/>
    <w:rsid w:val="00225DDD"/>
    <w:rsid w:val="00226014"/>
    <w:rsid w:val="00230CB6"/>
    <w:rsid w:val="00230FC9"/>
    <w:rsid w:val="002316B0"/>
    <w:rsid w:val="002343FE"/>
    <w:rsid w:val="00237146"/>
    <w:rsid w:val="002372A6"/>
    <w:rsid w:val="002375EB"/>
    <w:rsid w:val="00237F64"/>
    <w:rsid w:val="00240090"/>
    <w:rsid w:val="002403C6"/>
    <w:rsid w:val="0024090D"/>
    <w:rsid w:val="00241889"/>
    <w:rsid w:val="002424B6"/>
    <w:rsid w:val="002430E0"/>
    <w:rsid w:val="002449A4"/>
    <w:rsid w:val="002466E3"/>
    <w:rsid w:val="00247930"/>
    <w:rsid w:val="00250994"/>
    <w:rsid w:val="00251C25"/>
    <w:rsid w:val="002525F4"/>
    <w:rsid w:val="00254502"/>
    <w:rsid w:val="00254C29"/>
    <w:rsid w:val="002568A1"/>
    <w:rsid w:val="00256BC2"/>
    <w:rsid w:val="0026019A"/>
    <w:rsid w:val="0026099F"/>
    <w:rsid w:val="00261693"/>
    <w:rsid w:val="00262AFB"/>
    <w:rsid w:val="0026409A"/>
    <w:rsid w:val="00264FA6"/>
    <w:rsid w:val="00267203"/>
    <w:rsid w:val="002676BC"/>
    <w:rsid w:val="00267ED4"/>
    <w:rsid w:val="00270AF8"/>
    <w:rsid w:val="002722B0"/>
    <w:rsid w:val="00273172"/>
    <w:rsid w:val="002736DD"/>
    <w:rsid w:val="0027418D"/>
    <w:rsid w:val="00277B03"/>
    <w:rsid w:val="0028303C"/>
    <w:rsid w:val="002831F3"/>
    <w:rsid w:val="00283328"/>
    <w:rsid w:val="00285040"/>
    <w:rsid w:val="002851F9"/>
    <w:rsid w:val="00285A63"/>
    <w:rsid w:val="00286AC2"/>
    <w:rsid w:val="00286AC7"/>
    <w:rsid w:val="002872FC"/>
    <w:rsid w:val="00287847"/>
    <w:rsid w:val="00287B3D"/>
    <w:rsid w:val="00290EDE"/>
    <w:rsid w:val="00290F31"/>
    <w:rsid w:val="00292E53"/>
    <w:rsid w:val="0029379B"/>
    <w:rsid w:val="00293D37"/>
    <w:rsid w:val="002941D0"/>
    <w:rsid w:val="00296402"/>
    <w:rsid w:val="002A005D"/>
    <w:rsid w:val="002A594A"/>
    <w:rsid w:val="002A62D5"/>
    <w:rsid w:val="002A6396"/>
    <w:rsid w:val="002A761B"/>
    <w:rsid w:val="002B0638"/>
    <w:rsid w:val="002B07D5"/>
    <w:rsid w:val="002B0857"/>
    <w:rsid w:val="002B0D42"/>
    <w:rsid w:val="002B18B6"/>
    <w:rsid w:val="002B2F04"/>
    <w:rsid w:val="002B3C72"/>
    <w:rsid w:val="002B3EB2"/>
    <w:rsid w:val="002B4523"/>
    <w:rsid w:val="002C072E"/>
    <w:rsid w:val="002C2B13"/>
    <w:rsid w:val="002C3D65"/>
    <w:rsid w:val="002C574D"/>
    <w:rsid w:val="002C5DB3"/>
    <w:rsid w:val="002C5FB1"/>
    <w:rsid w:val="002C7E15"/>
    <w:rsid w:val="002D097E"/>
    <w:rsid w:val="002D1A8E"/>
    <w:rsid w:val="002D245F"/>
    <w:rsid w:val="002D2466"/>
    <w:rsid w:val="002D25A0"/>
    <w:rsid w:val="002D4043"/>
    <w:rsid w:val="002D571C"/>
    <w:rsid w:val="002D5C99"/>
    <w:rsid w:val="002E2212"/>
    <w:rsid w:val="002E301F"/>
    <w:rsid w:val="002E4638"/>
    <w:rsid w:val="002E52CF"/>
    <w:rsid w:val="002E7EB7"/>
    <w:rsid w:val="002F13E0"/>
    <w:rsid w:val="002F1F6D"/>
    <w:rsid w:val="002F60F8"/>
    <w:rsid w:val="003013F8"/>
    <w:rsid w:val="003027FE"/>
    <w:rsid w:val="0030339F"/>
    <w:rsid w:val="003033A7"/>
    <w:rsid w:val="00305781"/>
    <w:rsid w:val="00306612"/>
    <w:rsid w:val="00313004"/>
    <w:rsid w:val="003143D9"/>
    <w:rsid w:val="00314DA6"/>
    <w:rsid w:val="00315AF7"/>
    <w:rsid w:val="003216F4"/>
    <w:rsid w:val="00322EDF"/>
    <w:rsid w:val="00324FB9"/>
    <w:rsid w:val="0032567B"/>
    <w:rsid w:val="0032671F"/>
    <w:rsid w:val="0033105C"/>
    <w:rsid w:val="0033149B"/>
    <w:rsid w:val="00332159"/>
    <w:rsid w:val="0033266A"/>
    <w:rsid w:val="0033303E"/>
    <w:rsid w:val="003331EC"/>
    <w:rsid w:val="00340084"/>
    <w:rsid w:val="00343CE1"/>
    <w:rsid w:val="003448BF"/>
    <w:rsid w:val="00346795"/>
    <w:rsid w:val="00350067"/>
    <w:rsid w:val="00350EE7"/>
    <w:rsid w:val="00352B57"/>
    <w:rsid w:val="0035438A"/>
    <w:rsid w:val="00354540"/>
    <w:rsid w:val="00354C83"/>
    <w:rsid w:val="003560A7"/>
    <w:rsid w:val="003567D7"/>
    <w:rsid w:val="003578FA"/>
    <w:rsid w:val="00360374"/>
    <w:rsid w:val="003613F7"/>
    <w:rsid w:val="00363F62"/>
    <w:rsid w:val="00364BC9"/>
    <w:rsid w:val="00364D7B"/>
    <w:rsid w:val="003656D1"/>
    <w:rsid w:val="0036587B"/>
    <w:rsid w:val="00370A65"/>
    <w:rsid w:val="00370F50"/>
    <w:rsid w:val="00371B24"/>
    <w:rsid w:val="00371F14"/>
    <w:rsid w:val="003721AF"/>
    <w:rsid w:val="003735F2"/>
    <w:rsid w:val="00374BA1"/>
    <w:rsid w:val="00382FDC"/>
    <w:rsid w:val="003835F7"/>
    <w:rsid w:val="003839B6"/>
    <w:rsid w:val="003840D9"/>
    <w:rsid w:val="00384FC9"/>
    <w:rsid w:val="003853B5"/>
    <w:rsid w:val="003860A5"/>
    <w:rsid w:val="0038650A"/>
    <w:rsid w:val="00386E84"/>
    <w:rsid w:val="00390248"/>
    <w:rsid w:val="00390905"/>
    <w:rsid w:val="0039324C"/>
    <w:rsid w:val="003941D3"/>
    <w:rsid w:val="0039511E"/>
    <w:rsid w:val="00395748"/>
    <w:rsid w:val="003957A2"/>
    <w:rsid w:val="00396CA4"/>
    <w:rsid w:val="003A2940"/>
    <w:rsid w:val="003A30C1"/>
    <w:rsid w:val="003A492C"/>
    <w:rsid w:val="003B31B1"/>
    <w:rsid w:val="003B3408"/>
    <w:rsid w:val="003B4503"/>
    <w:rsid w:val="003B5718"/>
    <w:rsid w:val="003B622E"/>
    <w:rsid w:val="003B6516"/>
    <w:rsid w:val="003C02D2"/>
    <w:rsid w:val="003C1408"/>
    <w:rsid w:val="003C2626"/>
    <w:rsid w:val="003C2999"/>
    <w:rsid w:val="003C5449"/>
    <w:rsid w:val="003C635E"/>
    <w:rsid w:val="003C674D"/>
    <w:rsid w:val="003C7BC4"/>
    <w:rsid w:val="003D0377"/>
    <w:rsid w:val="003D17F8"/>
    <w:rsid w:val="003D3272"/>
    <w:rsid w:val="003D43D3"/>
    <w:rsid w:val="003D6F63"/>
    <w:rsid w:val="003E0307"/>
    <w:rsid w:val="003E1552"/>
    <w:rsid w:val="003E1F51"/>
    <w:rsid w:val="003E24A9"/>
    <w:rsid w:val="003E30B9"/>
    <w:rsid w:val="003E3186"/>
    <w:rsid w:val="003E3533"/>
    <w:rsid w:val="003E40CE"/>
    <w:rsid w:val="003E46B4"/>
    <w:rsid w:val="003E4853"/>
    <w:rsid w:val="003E6259"/>
    <w:rsid w:val="003F3D6E"/>
    <w:rsid w:val="003F3DDD"/>
    <w:rsid w:val="003F4E75"/>
    <w:rsid w:val="003F50F4"/>
    <w:rsid w:val="003F5A8B"/>
    <w:rsid w:val="003F5DF6"/>
    <w:rsid w:val="003F5E17"/>
    <w:rsid w:val="003F6DE7"/>
    <w:rsid w:val="004010D9"/>
    <w:rsid w:val="00403AAB"/>
    <w:rsid w:val="00404975"/>
    <w:rsid w:val="0040755F"/>
    <w:rsid w:val="00410C07"/>
    <w:rsid w:val="004110F7"/>
    <w:rsid w:val="004130C3"/>
    <w:rsid w:val="00413DBC"/>
    <w:rsid w:val="004152D1"/>
    <w:rsid w:val="00415910"/>
    <w:rsid w:val="0042226D"/>
    <w:rsid w:val="004235F9"/>
    <w:rsid w:val="00423B73"/>
    <w:rsid w:val="004245CB"/>
    <w:rsid w:val="00424CF0"/>
    <w:rsid w:val="00425D03"/>
    <w:rsid w:val="004270AA"/>
    <w:rsid w:val="00430429"/>
    <w:rsid w:val="00431772"/>
    <w:rsid w:val="00433787"/>
    <w:rsid w:val="00433BBB"/>
    <w:rsid w:val="00436EC1"/>
    <w:rsid w:val="00444556"/>
    <w:rsid w:val="00446055"/>
    <w:rsid w:val="00447277"/>
    <w:rsid w:val="00451956"/>
    <w:rsid w:val="00455183"/>
    <w:rsid w:val="00455C88"/>
    <w:rsid w:val="004568C5"/>
    <w:rsid w:val="00457149"/>
    <w:rsid w:val="0046102F"/>
    <w:rsid w:val="004636B9"/>
    <w:rsid w:val="00463B23"/>
    <w:rsid w:val="0046550E"/>
    <w:rsid w:val="00466397"/>
    <w:rsid w:val="004666FA"/>
    <w:rsid w:val="00466839"/>
    <w:rsid w:val="00466980"/>
    <w:rsid w:val="00466DCF"/>
    <w:rsid w:val="00470B29"/>
    <w:rsid w:val="00470DE8"/>
    <w:rsid w:val="0047240F"/>
    <w:rsid w:val="00472F2B"/>
    <w:rsid w:val="00477C8F"/>
    <w:rsid w:val="00483007"/>
    <w:rsid w:val="00483164"/>
    <w:rsid w:val="00483647"/>
    <w:rsid w:val="00485825"/>
    <w:rsid w:val="00485AA4"/>
    <w:rsid w:val="00487B66"/>
    <w:rsid w:val="00487FCC"/>
    <w:rsid w:val="00490278"/>
    <w:rsid w:val="00490EE2"/>
    <w:rsid w:val="004910C3"/>
    <w:rsid w:val="00492058"/>
    <w:rsid w:val="00493744"/>
    <w:rsid w:val="00493F49"/>
    <w:rsid w:val="00494B90"/>
    <w:rsid w:val="00495711"/>
    <w:rsid w:val="004A04CA"/>
    <w:rsid w:val="004A102A"/>
    <w:rsid w:val="004A36CA"/>
    <w:rsid w:val="004A4307"/>
    <w:rsid w:val="004A4D3B"/>
    <w:rsid w:val="004A594C"/>
    <w:rsid w:val="004A6D60"/>
    <w:rsid w:val="004A738A"/>
    <w:rsid w:val="004B0893"/>
    <w:rsid w:val="004B1298"/>
    <w:rsid w:val="004B24AE"/>
    <w:rsid w:val="004B2553"/>
    <w:rsid w:val="004B3667"/>
    <w:rsid w:val="004B4AE1"/>
    <w:rsid w:val="004B5829"/>
    <w:rsid w:val="004B74E3"/>
    <w:rsid w:val="004B7568"/>
    <w:rsid w:val="004C1FE5"/>
    <w:rsid w:val="004C23AA"/>
    <w:rsid w:val="004C3121"/>
    <w:rsid w:val="004C515B"/>
    <w:rsid w:val="004C6176"/>
    <w:rsid w:val="004C6230"/>
    <w:rsid w:val="004C65AA"/>
    <w:rsid w:val="004C6B88"/>
    <w:rsid w:val="004C715A"/>
    <w:rsid w:val="004C7DCB"/>
    <w:rsid w:val="004D099C"/>
    <w:rsid w:val="004D09B0"/>
    <w:rsid w:val="004D1A79"/>
    <w:rsid w:val="004D2085"/>
    <w:rsid w:val="004D3381"/>
    <w:rsid w:val="004D4820"/>
    <w:rsid w:val="004D560F"/>
    <w:rsid w:val="004D7AFC"/>
    <w:rsid w:val="004E04C4"/>
    <w:rsid w:val="004E0854"/>
    <w:rsid w:val="004E139D"/>
    <w:rsid w:val="004E1484"/>
    <w:rsid w:val="004E40AB"/>
    <w:rsid w:val="004E5C12"/>
    <w:rsid w:val="004E5DEC"/>
    <w:rsid w:val="004E736D"/>
    <w:rsid w:val="004E7B93"/>
    <w:rsid w:val="004E7DA1"/>
    <w:rsid w:val="004F0194"/>
    <w:rsid w:val="004F02FC"/>
    <w:rsid w:val="004F0314"/>
    <w:rsid w:val="004F380C"/>
    <w:rsid w:val="004F3AF1"/>
    <w:rsid w:val="004F6971"/>
    <w:rsid w:val="004F6AE5"/>
    <w:rsid w:val="004F6B49"/>
    <w:rsid w:val="004F6C31"/>
    <w:rsid w:val="005005AA"/>
    <w:rsid w:val="005011B8"/>
    <w:rsid w:val="00504285"/>
    <w:rsid w:val="00506DE5"/>
    <w:rsid w:val="005070BF"/>
    <w:rsid w:val="00510628"/>
    <w:rsid w:val="005113B0"/>
    <w:rsid w:val="005118FD"/>
    <w:rsid w:val="00514116"/>
    <w:rsid w:val="00517579"/>
    <w:rsid w:val="005175D5"/>
    <w:rsid w:val="00522D98"/>
    <w:rsid w:val="00533452"/>
    <w:rsid w:val="00535620"/>
    <w:rsid w:val="0053632B"/>
    <w:rsid w:val="005368B8"/>
    <w:rsid w:val="00537F6E"/>
    <w:rsid w:val="00541D3C"/>
    <w:rsid w:val="00541FB5"/>
    <w:rsid w:val="00543BE5"/>
    <w:rsid w:val="005455D2"/>
    <w:rsid w:val="00550BB4"/>
    <w:rsid w:val="0055183A"/>
    <w:rsid w:val="00553061"/>
    <w:rsid w:val="00553A18"/>
    <w:rsid w:val="00554338"/>
    <w:rsid w:val="00554BC9"/>
    <w:rsid w:val="0055538D"/>
    <w:rsid w:val="00557504"/>
    <w:rsid w:val="00557D72"/>
    <w:rsid w:val="00561051"/>
    <w:rsid w:val="005621B6"/>
    <w:rsid w:val="00562307"/>
    <w:rsid w:val="00562E7B"/>
    <w:rsid w:val="00564ED0"/>
    <w:rsid w:val="00566DA7"/>
    <w:rsid w:val="005673A9"/>
    <w:rsid w:val="0057010D"/>
    <w:rsid w:val="0057065D"/>
    <w:rsid w:val="005706DC"/>
    <w:rsid w:val="0057299C"/>
    <w:rsid w:val="00572BBD"/>
    <w:rsid w:val="00572F74"/>
    <w:rsid w:val="00573052"/>
    <w:rsid w:val="00573D9C"/>
    <w:rsid w:val="0057523A"/>
    <w:rsid w:val="00576214"/>
    <w:rsid w:val="0057702A"/>
    <w:rsid w:val="00577F8A"/>
    <w:rsid w:val="00581ECD"/>
    <w:rsid w:val="00582E88"/>
    <w:rsid w:val="00582EAC"/>
    <w:rsid w:val="00583239"/>
    <w:rsid w:val="005838F9"/>
    <w:rsid w:val="00584F93"/>
    <w:rsid w:val="00586B8B"/>
    <w:rsid w:val="00587E15"/>
    <w:rsid w:val="00590444"/>
    <w:rsid w:val="00591F00"/>
    <w:rsid w:val="005925B9"/>
    <w:rsid w:val="00593C7B"/>
    <w:rsid w:val="00593F88"/>
    <w:rsid w:val="005943D8"/>
    <w:rsid w:val="00594AF5"/>
    <w:rsid w:val="00596648"/>
    <w:rsid w:val="005A00F7"/>
    <w:rsid w:val="005A0154"/>
    <w:rsid w:val="005A0C6E"/>
    <w:rsid w:val="005A179A"/>
    <w:rsid w:val="005A2608"/>
    <w:rsid w:val="005A289D"/>
    <w:rsid w:val="005A3A2B"/>
    <w:rsid w:val="005A4689"/>
    <w:rsid w:val="005A72B7"/>
    <w:rsid w:val="005A7B72"/>
    <w:rsid w:val="005B190C"/>
    <w:rsid w:val="005B4EB6"/>
    <w:rsid w:val="005B5F26"/>
    <w:rsid w:val="005B6F9D"/>
    <w:rsid w:val="005B708E"/>
    <w:rsid w:val="005C1C6A"/>
    <w:rsid w:val="005C3567"/>
    <w:rsid w:val="005C66EA"/>
    <w:rsid w:val="005C73E6"/>
    <w:rsid w:val="005C750F"/>
    <w:rsid w:val="005C7C78"/>
    <w:rsid w:val="005D13BF"/>
    <w:rsid w:val="005D157F"/>
    <w:rsid w:val="005D23A4"/>
    <w:rsid w:val="005D25C7"/>
    <w:rsid w:val="005D36C3"/>
    <w:rsid w:val="005D383E"/>
    <w:rsid w:val="005D5690"/>
    <w:rsid w:val="005D5A54"/>
    <w:rsid w:val="005D658B"/>
    <w:rsid w:val="005D7D92"/>
    <w:rsid w:val="005E0467"/>
    <w:rsid w:val="005E07BB"/>
    <w:rsid w:val="005E4055"/>
    <w:rsid w:val="005E6FF5"/>
    <w:rsid w:val="005F0A22"/>
    <w:rsid w:val="005F1E57"/>
    <w:rsid w:val="005F23C1"/>
    <w:rsid w:val="005F24C4"/>
    <w:rsid w:val="005F40C9"/>
    <w:rsid w:val="005F7330"/>
    <w:rsid w:val="005F7797"/>
    <w:rsid w:val="005F7D44"/>
    <w:rsid w:val="006014C7"/>
    <w:rsid w:val="00601998"/>
    <w:rsid w:val="0060302E"/>
    <w:rsid w:val="006033DD"/>
    <w:rsid w:val="00605E71"/>
    <w:rsid w:val="00606DFD"/>
    <w:rsid w:val="00607770"/>
    <w:rsid w:val="006169A2"/>
    <w:rsid w:val="0061727A"/>
    <w:rsid w:val="00621397"/>
    <w:rsid w:val="0062482A"/>
    <w:rsid w:val="00624C6B"/>
    <w:rsid w:val="00626C10"/>
    <w:rsid w:val="0062792F"/>
    <w:rsid w:val="00627A2F"/>
    <w:rsid w:val="00627B4C"/>
    <w:rsid w:val="00633FCB"/>
    <w:rsid w:val="006343E6"/>
    <w:rsid w:val="006407CD"/>
    <w:rsid w:val="0064107C"/>
    <w:rsid w:val="00641817"/>
    <w:rsid w:val="00644B76"/>
    <w:rsid w:val="00645A8F"/>
    <w:rsid w:val="00646100"/>
    <w:rsid w:val="00646814"/>
    <w:rsid w:val="00646D0D"/>
    <w:rsid w:val="00651CBA"/>
    <w:rsid w:val="0065290C"/>
    <w:rsid w:val="00652E2F"/>
    <w:rsid w:val="00653465"/>
    <w:rsid w:val="0065417E"/>
    <w:rsid w:val="00654F4B"/>
    <w:rsid w:val="00655802"/>
    <w:rsid w:val="00657D86"/>
    <w:rsid w:val="00662C70"/>
    <w:rsid w:val="0066450C"/>
    <w:rsid w:val="006666AA"/>
    <w:rsid w:val="0067004E"/>
    <w:rsid w:val="0067019F"/>
    <w:rsid w:val="0067133D"/>
    <w:rsid w:val="00671E8E"/>
    <w:rsid w:val="00672623"/>
    <w:rsid w:val="00672D48"/>
    <w:rsid w:val="0067326B"/>
    <w:rsid w:val="00673EA8"/>
    <w:rsid w:val="00674193"/>
    <w:rsid w:val="00675825"/>
    <w:rsid w:val="00675E54"/>
    <w:rsid w:val="006764FD"/>
    <w:rsid w:val="00676871"/>
    <w:rsid w:val="00677259"/>
    <w:rsid w:val="00680059"/>
    <w:rsid w:val="006806A0"/>
    <w:rsid w:val="00680D51"/>
    <w:rsid w:val="00681037"/>
    <w:rsid w:val="00682B4D"/>
    <w:rsid w:val="006852DC"/>
    <w:rsid w:val="00687697"/>
    <w:rsid w:val="00693F9A"/>
    <w:rsid w:val="00694196"/>
    <w:rsid w:val="0069447D"/>
    <w:rsid w:val="006950F6"/>
    <w:rsid w:val="00697399"/>
    <w:rsid w:val="00697BF5"/>
    <w:rsid w:val="006A16E2"/>
    <w:rsid w:val="006A17FC"/>
    <w:rsid w:val="006A1C8E"/>
    <w:rsid w:val="006A2A53"/>
    <w:rsid w:val="006A43ED"/>
    <w:rsid w:val="006A590C"/>
    <w:rsid w:val="006A7897"/>
    <w:rsid w:val="006B2887"/>
    <w:rsid w:val="006B5795"/>
    <w:rsid w:val="006B6D58"/>
    <w:rsid w:val="006C08DE"/>
    <w:rsid w:val="006C30B0"/>
    <w:rsid w:val="006C3674"/>
    <w:rsid w:val="006C4A87"/>
    <w:rsid w:val="006C4DA1"/>
    <w:rsid w:val="006C745B"/>
    <w:rsid w:val="006C76D0"/>
    <w:rsid w:val="006C7EE4"/>
    <w:rsid w:val="006D015A"/>
    <w:rsid w:val="006D1EBF"/>
    <w:rsid w:val="006D2880"/>
    <w:rsid w:val="006D3DCC"/>
    <w:rsid w:val="006D3F03"/>
    <w:rsid w:val="006D3FB7"/>
    <w:rsid w:val="006D5639"/>
    <w:rsid w:val="006D6422"/>
    <w:rsid w:val="006D716F"/>
    <w:rsid w:val="006E02C9"/>
    <w:rsid w:val="006E05B0"/>
    <w:rsid w:val="006E0BB8"/>
    <w:rsid w:val="006E13E2"/>
    <w:rsid w:val="006E1A84"/>
    <w:rsid w:val="006E2171"/>
    <w:rsid w:val="006E2752"/>
    <w:rsid w:val="006E505E"/>
    <w:rsid w:val="006E597E"/>
    <w:rsid w:val="006E6E6C"/>
    <w:rsid w:val="006E7DFC"/>
    <w:rsid w:val="006F023D"/>
    <w:rsid w:val="006F080C"/>
    <w:rsid w:val="006F2661"/>
    <w:rsid w:val="006F4494"/>
    <w:rsid w:val="006F58DA"/>
    <w:rsid w:val="006F7A1D"/>
    <w:rsid w:val="00703E9E"/>
    <w:rsid w:val="00704A85"/>
    <w:rsid w:val="00705D32"/>
    <w:rsid w:val="007060F7"/>
    <w:rsid w:val="00706AD6"/>
    <w:rsid w:val="00710E83"/>
    <w:rsid w:val="00711CC9"/>
    <w:rsid w:val="00712495"/>
    <w:rsid w:val="007139FF"/>
    <w:rsid w:val="00714CC1"/>
    <w:rsid w:val="007165EE"/>
    <w:rsid w:val="00720293"/>
    <w:rsid w:val="00721436"/>
    <w:rsid w:val="00721E35"/>
    <w:rsid w:val="00722487"/>
    <w:rsid w:val="00722AFA"/>
    <w:rsid w:val="00725F0A"/>
    <w:rsid w:val="00731B2E"/>
    <w:rsid w:val="00731E6B"/>
    <w:rsid w:val="007329F0"/>
    <w:rsid w:val="0073319E"/>
    <w:rsid w:val="007345B5"/>
    <w:rsid w:val="00740A74"/>
    <w:rsid w:val="00740BA0"/>
    <w:rsid w:val="00741913"/>
    <w:rsid w:val="007432DF"/>
    <w:rsid w:val="007436B5"/>
    <w:rsid w:val="00744542"/>
    <w:rsid w:val="00744FC5"/>
    <w:rsid w:val="00746FE0"/>
    <w:rsid w:val="007500D8"/>
    <w:rsid w:val="007517BD"/>
    <w:rsid w:val="00752C64"/>
    <w:rsid w:val="00753C40"/>
    <w:rsid w:val="007566BF"/>
    <w:rsid w:val="00756859"/>
    <w:rsid w:val="00756B44"/>
    <w:rsid w:val="00757D05"/>
    <w:rsid w:val="00762DB9"/>
    <w:rsid w:val="00762F46"/>
    <w:rsid w:val="0076422B"/>
    <w:rsid w:val="00764322"/>
    <w:rsid w:val="00765355"/>
    <w:rsid w:val="00766AC3"/>
    <w:rsid w:val="00767478"/>
    <w:rsid w:val="0077198C"/>
    <w:rsid w:val="00772082"/>
    <w:rsid w:val="007727A0"/>
    <w:rsid w:val="00773C6B"/>
    <w:rsid w:val="007742D0"/>
    <w:rsid w:val="00774F8F"/>
    <w:rsid w:val="00774FDE"/>
    <w:rsid w:val="00775090"/>
    <w:rsid w:val="007769F4"/>
    <w:rsid w:val="00776AF1"/>
    <w:rsid w:val="00776E54"/>
    <w:rsid w:val="00777491"/>
    <w:rsid w:val="00777F7D"/>
    <w:rsid w:val="00781925"/>
    <w:rsid w:val="00782B9F"/>
    <w:rsid w:val="00784754"/>
    <w:rsid w:val="007851B1"/>
    <w:rsid w:val="00785A0F"/>
    <w:rsid w:val="0078694F"/>
    <w:rsid w:val="00791754"/>
    <w:rsid w:val="0079185B"/>
    <w:rsid w:val="0079326B"/>
    <w:rsid w:val="007945D6"/>
    <w:rsid w:val="00795AE0"/>
    <w:rsid w:val="00795C33"/>
    <w:rsid w:val="00796492"/>
    <w:rsid w:val="007A0558"/>
    <w:rsid w:val="007A22A9"/>
    <w:rsid w:val="007A2DD7"/>
    <w:rsid w:val="007A2F87"/>
    <w:rsid w:val="007A4D29"/>
    <w:rsid w:val="007A4DEC"/>
    <w:rsid w:val="007A51AC"/>
    <w:rsid w:val="007A5E35"/>
    <w:rsid w:val="007B6727"/>
    <w:rsid w:val="007B6E6B"/>
    <w:rsid w:val="007B7296"/>
    <w:rsid w:val="007C135E"/>
    <w:rsid w:val="007C3EDE"/>
    <w:rsid w:val="007D12B8"/>
    <w:rsid w:val="007D2D15"/>
    <w:rsid w:val="007D4E4C"/>
    <w:rsid w:val="007D65ED"/>
    <w:rsid w:val="007D6D96"/>
    <w:rsid w:val="007D6DB4"/>
    <w:rsid w:val="007E0701"/>
    <w:rsid w:val="007E0E7A"/>
    <w:rsid w:val="007E26C8"/>
    <w:rsid w:val="007E29D7"/>
    <w:rsid w:val="007E374B"/>
    <w:rsid w:val="007E3BD1"/>
    <w:rsid w:val="007E6009"/>
    <w:rsid w:val="007E61F8"/>
    <w:rsid w:val="007E6BBA"/>
    <w:rsid w:val="007E79CE"/>
    <w:rsid w:val="007F10B6"/>
    <w:rsid w:val="007F15CB"/>
    <w:rsid w:val="007F4E3C"/>
    <w:rsid w:val="007F727C"/>
    <w:rsid w:val="0080215D"/>
    <w:rsid w:val="00802BF5"/>
    <w:rsid w:val="00803377"/>
    <w:rsid w:val="00804B74"/>
    <w:rsid w:val="008068C7"/>
    <w:rsid w:val="008076BE"/>
    <w:rsid w:val="00807A3C"/>
    <w:rsid w:val="00812176"/>
    <w:rsid w:val="008124BC"/>
    <w:rsid w:val="00812D18"/>
    <w:rsid w:val="00814864"/>
    <w:rsid w:val="0081504C"/>
    <w:rsid w:val="00815B9A"/>
    <w:rsid w:val="00817764"/>
    <w:rsid w:val="00817D66"/>
    <w:rsid w:val="00817E5C"/>
    <w:rsid w:val="00820157"/>
    <w:rsid w:val="00821EE9"/>
    <w:rsid w:val="0082205E"/>
    <w:rsid w:val="008223F7"/>
    <w:rsid w:val="00822D19"/>
    <w:rsid w:val="00824CDA"/>
    <w:rsid w:val="008250F8"/>
    <w:rsid w:val="0082636E"/>
    <w:rsid w:val="0083133D"/>
    <w:rsid w:val="00833999"/>
    <w:rsid w:val="008357F4"/>
    <w:rsid w:val="00835B2C"/>
    <w:rsid w:val="00836787"/>
    <w:rsid w:val="00836842"/>
    <w:rsid w:val="00840254"/>
    <w:rsid w:val="00846CE0"/>
    <w:rsid w:val="0084725E"/>
    <w:rsid w:val="008506A4"/>
    <w:rsid w:val="008514B8"/>
    <w:rsid w:val="00852106"/>
    <w:rsid w:val="00852D9C"/>
    <w:rsid w:val="00853EF2"/>
    <w:rsid w:val="00854286"/>
    <w:rsid w:val="00854531"/>
    <w:rsid w:val="00854B8B"/>
    <w:rsid w:val="00854C9C"/>
    <w:rsid w:val="00855512"/>
    <w:rsid w:val="008572FE"/>
    <w:rsid w:val="00862645"/>
    <w:rsid w:val="0086473D"/>
    <w:rsid w:val="008659A3"/>
    <w:rsid w:val="008661FB"/>
    <w:rsid w:val="0086626F"/>
    <w:rsid w:val="00866DAC"/>
    <w:rsid w:val="00867533"/>
    <w:rsid w:val="008676FD"/>
    <w:rsid w:val="0087001B"/>
    <w:rsid w:val="0088137E"/>
    <w:rsid w:val="00881685"/>
    <w:rsid w:val="00881C73"/>
    <w:rsid w:val="00883839"/>
    <w:rsid w:val="00883F0B"/>
    <w:rsid w:val="00884649"/>
    <w:rsid w:val="00885D4E"/>
    <w:rsid w:val="00892A0A"/>
    <w:rsid w:val="0089398D"/>
    <w:rsid w:val="00895F31"/>
    <w:rsid w:val="0089706A"/>
    <w:rsid w:val="008A0CDB"/>
    <w:rsid w:val="008A1CC9"/>
    <w:rsid w:val="008A1FDE"/>
    <w:rsid w:val="008A2A2A"/>
    <w:rsid w:val="008A3027"/>
    <w:rsid w:val="008A3DFC"/>
    <w:rsid w:val="008A4A34"/>
    <w:rsid w:val="008A5206"/>
    <w:rsid w:val="008A527F"/>
    <w:rsid w:val="008A5419"/>
    <w:rsid w:val="008A652F"/>
    <w:rsid w:val="008A736F"/>
    <w:rsid w:val="008A74EB"/>
    <w:rsid w:val="008A7E20"/>
    <w:rsid w:val="008B04E8"/>
    <w:rsid w:val="008B3764"/>
    <w:rsid w:val="008B47D6"/>
    <w:rsid w:val="008B66FC"/>
    <w:rsid w:val="008B6C0A"/>
    <w:rsid w:val="008B6DBB"/>
    <w:rsid w:val="008C428E"/>
    <w:rsid w:val="008C661B"/>
    <w:rsid w:val="008C67A8"/>
    <w:rsid w:val="008D1907"/>
    <w:rsid w:val="008D24A9"/>
    <w:rsid w:val="008D2BD7"/>
    <w:rsid w:val="008D34FA"/>
    <w:rsid w:val="008D4D63"/>
    <w:rsid w:val="008D4E22"/>
    <w:rsid w:val="008D5073"/>
    <w:rsid w:val="008D5504"/>
    <w:rsid w:val="008D6242"/>
    <w:rsid w:val="008D62DC"/>
    <w:rsid w:val="008E0126"/>
    <w:rsid w:val="008E07CA"/>
    <w:rsid w:val="008E0D60"/>
    <w:rsid w:val="008E15C2"/>
    <w:rsid w:val="008E1EF9"/>
    <w:rsid w:val="008E24FB"/>
    <w:rsid w:val="008E2FEE"/>
    <w:rsid w:val="008E3815"/>
    <w:rsid w:val="008E4269"/>
    <w:rsid w:val="008E4F02"/>
    <w:rsid w:val="008E5132"/>
    <w:rsid w:val="008E65D1"/>
    <w:rsid w:val="008F30DB"/>
    <w:rsid w:val="008F3279"/>
    <w:rsid w:val="008F3476"/>
    <w:rsid w:val="008F3C5D"/>
    <w:rsid w:val="008F4508"/>
    <w:rsid w:val="008F4C40"/>
    <w:rsid w:val="008F6796"/>
    <w:rsid w:val="008F6A25"/>
    <w:rsid w:val="008F6B8C"/>
    <w:rsid w:val="008F738E"/>
    <w:rsid w:val="0090271D"/>
    <w:rsid w:val="009027C1"/>
    <w:rsid w:val="009040AF"/>
    <w:rsid w:val="00904494"/>
    <w:rsid w:val="00904657"/>
    <w:rsid w:val="0090577E"/>
    <w:rsid w:val="00905CD6"/>
    <w:rsid w:val="009064B3"/>
    <w:rsid w:val="00907AD4"/>
    <w:rsid w:val="0091008F"/>
    <w:rsid w:val="00912672"/>
    <w:rsid w:val="00912BD1"/>
    <w:rsid w:val="00913AF1"/>
    <w:rsid w:val="00915487"/>
    <w:rsid w:val="0091599E"/>
    <w:rsid w:val="00915B5C"/>
    <w:rsid w:val="00916693"/>
    <w:rsid w:val="009211F4"/>
    <w:rsid w:val="00921427"/>
    <w:rsid w:val="00921530"/>
    <w:rsid w:val="009218C6"/>
    <w:rsid w:val="00922103"/>
    <w:rsid w:val="0092215B"/>
    <w:rsid w:val="009236CF"/>
    <w:rsid w:val="009254C2"/>
    <w:rsid w:val="00925D5C"/>
    <w:rsid w:val="00927154"/>
    <w:rsid w:val="0093226A"/>
    <w:rsid w:val="00932761"/>
    <w:rsid w:val="009333CF"/>
    <w:rsid w:val="009351C8"/>
    <w:rsid w:val="00935EAF"/>
    <w:rsid w:val="00937182"/>
    <w:rsid w:val="00937377"/>
    <w:rsid w:val="00942ABC"/>
    <w:rsid w:val="00942CAD"/>
    <w:rsid w:val="0094325E"/>
    <w:rsid w:val="00943E40"/>
    <w:rsid w:val="0094626D"/>
    <w:rsid w:val="009472A0"/>
    <w:rsid w:val="009475EE"/>
    <w:rsid w:val="009478A0"/>
    <w:rsid w:val="00953A90"/>
    <w:rsid w:val="00953C43"/>
    <w:rsid w:val="00955FFA"/>
    <w:rsid w:val="00963B67"/>
    <w:rsid w:val="00963BA5"/>
    <w:rsid w:val="00964D56"/>
    <w:rsid w:val="00966820"/>
    <w:rsid w:val="00967079"/>
    <w:rsid w:val="00970B7B"/>
    <w:rsid w:val="00974240"/>
    <w:rsid w:val="0097424C"/>
    <w:rsid w:val="009751AB"/>
    <w:rsid w:val="00975294"/>
    <w:rsid w:val="009807F3"/>
    <w:rsid w:val="00981C91"/>
    <w:rsid w:val="00983CD5"/>
    <w:rsid w:val="00985A32"/>
    <w:rsid w:val="00986B61"/>
    <w:rsid w:val="00990267"/>
    <w:rsid w:val="00991D56"/>
    <w:rsid w:val="00991F48"/>
    <w:rsid w:val="00992C3F"/>
    <w:rsid w:val="00992EB5"/>
    <w:rsid w:val="009933FA"/>
    <w:rsid w:val="009961FC"/>
    <w:rsid w:val="00997B71"/>
    <w:rsid w:val="00997D99"/>
    <w:rsid w:val="009A3F98"/>
    <w:rsid w:val="009A750C"/>
    <w:rsid w:val="009B0552"/>
    <w:rsid w:val="009B1346"/>
    <w:rsid w:val="009B16B4"/>
    <w:rsid w:val="009B2167"/>
    <w:rsid w:val="009B58BF"/>
    <w:rsid w:val="009B6FA4"/>
    <w:rsid w:val="009B7D80"/>
    <w:rsid w:val="009C2B5A"/>
    <w:rsid w:val="009C2B9A"/>
    <w:rsid w:val="009C3AF1"/>
    <w:rsid w:val="009C67B3"/>
    <w:rsid w:val="009C743E"/>
    <w:rsid w:val="009D1BBA"/>
    <w:rsid w:val="009D32DC"/>
    <w:rsid w:val="009D4805"/>
    <w:rsid w:val="009E2A02"/>
    <w:rsid w:val="009E2D24"/>
    <w:rsid w:val="009E2F7D"/>
    <w:rsid w:val="009E5936"/>
    <w:rsid w:val="009E5C1A"/>
    <w:rsid w:val="009F038C"/>
    <w:rsid w:val="009F0E6F"/>
    <w:rsid w:val="009F127F"/>
    <w:rsid w:val="009F170E"/>
    <w:rsid w:val="009F2F3C"/>
    <w:rsid w:val="009F6B47"/>
    <w:rsid w:val="009F7CD4"/>
    <w:rsid w:val="00A01DB9"/>
    <w:rsid w:val="00A0236B"/>
    <w:rsid w:val="00A0249E"/>
    <w:rsid w:val="00A036DE"/>
    <w:rsid w:val="00A03C29"/>
    <w:rsid w:val="00A04EB3"/>
    <w:rsid w:val="00A05DB4"/>
    <w:rsid w:val="00A06C50"/>
    <w:rsid w:val="00A078B6"/>
    <w:rsid w:val="00A07B1B"/>
    <w:rsid w:val="00A10CFE"/>
    <w:rsid w:val="00A11757"/>
    <w:rsid w:val="00A11F32"/>
    <w:rsid w:val="00A124BC"/>
    <w:rsid w:val="00A139CD"/>
    <w:rsid w:val="00A139EE"/>
    <w:rsid w:val="00A15A82"/>
    <w:rsid w:val="00A165B7"/>
    <w:rsid w:val="00A2024E"/>
    <w:rsid w:val="00A2228D"/>
    <w:rsid w:val="00A22EA7"/>
    <w:rsid w:val="00A23612"/>
    <w:rsid w:val="00A257D7"/>
    <w:rsid w:val="00A3235D"/>
    <w:rsid w:val="00A32A8B"/>
    <w:rsid w:val="00A33135"/>
    <w:rsid w:val="00A3363D"/>
    <w:rsid w:val="00A33F12"/>
    <w:rsid w:val="00A33F94"/>
    <w:rsid w:val="00A34E6D"/>
    <w:rsid w:val="00A35718"/>
    <w:rsid w:val="00A364F2"/>
    <w:rsid w:val="00A36A96"/>
    <w:rsid w:val="00A40348"/>
    <w:rsid w:val="00A41155"/>
    <w:rsid w:val="00A425F7"/>
    <w:rsid w:val="00A4325B"/>
    <w:rsid w:val="00A451F0"/>
    <w:rsid w:val="00A45F33"/>
    <w:rsid w:val="00A504FE"/>
    <w:rsid w:val="00A5087F"/>
    <w:rsid w:val="00A5454D"/>
    <w:rsid w:val="00A55E7B"/>
    <w:rsid w:val="00A5789F"/>
    <w:rsid w:val="00A62011"/>
    <w:rsid w:val="00A623E4"/>
    <w:rsid w:val="00A62B1B"/>
    <w:rsid w:val="00A62F36"/>
    <w:rsid w:val="00A631EE"/>
    <w:rsid w:val="00A6551C"/>
    <w:rsid w:val="00A65BBC"/>
    <w:rsid w:val="00A66745"/>
    <w:rsid w:val="00A66EA8"/>
    <w:rsid w:val="00A675F8"/>
    <w:rsid w:val="00A678A2"/>
    <w:rsid w:val="00A70265"/>
    <w:rsid w:val="00A714A1"/>
    <w:rsid w:val="00A71529"/>
    <w:rsid w:val="00A720A2"/>
    <w:rsid w:val="00A72D57"/>
    <w:rsid w:val="00A745B9"/>
    <w:rsid w:val="00A74ACF"/>
    <w:rsid w:val="00A74DCA"/>
    <w:rsid w:val="00A76C1B"/>
    <w:rsid w:val="00A80C37"/>
    <w:rsid w:val="00A82E4A"/>
    <w:rsid w:val="00A84BCD"/>
    <w:rsid w:val="00A863DA"/>
    <w:rsid w:val="00A90FD9"/>
    <w:rsid w:val="00A91707"/>
    <w:rsid w:val="00A91EBD"/>
    <w:rsid w:val="00A948AC"/>
    <w:rsid w:val="00AA0C8B"/>
    <w:rsid w:val="00AA15A8"/>
    <w:rsid w:val="00AA26B4"/>
    <w:rsid w:val="00AA2B9F"/>
    <w:rsid w:val="00AA502C"/>
    <w:rsid w:val="00AA6166"/>
    <w:rsid w:val="00AA7BD4"/>
    <w:rsid w:val="00AA7D88"/>
    <w:rsid w:val="00AB1AEA"/>
    <w:rsid w:val="00AB3E66"/>
    <w:rsid w:val="00AB4CB7"/>
    <w:rsid w:val="00AB58E8"/>
    <w:rsid w:val="00AB7982"/>
    <w:rsid w:val="00AC305C"/>
    <w:rsid w:val="00AC3439"/>
    <w:rsid w:val="00AC3540"/>
    <w:rsid w:val="00AC7465"/>
    <w:rsid w:val="00AD0099"/>
    <w:rsid w:val="00AD18AC"/>
    <w:rsid w:val="00AD3569"/>
    <w:rsid w:val="00AD56DE"/>
    <w:rsid w:val="00AE0371"/>
    <w:rsid w:val="00AE27FD"/>
    <w:rsid w:val="00AE3766"/>
    <w:rsid w:val="00AE421A"/>
    <w:rsid w:val="00AE4421"/>
    <w:rsid w:val="00AE567D"/>
    <w:rsid w:val="00AE7071"/>
    <w:rsid w:val="00AF0DA7"/>
    <w:rsid w:val="00AF1619"/>
    <w:rsid w:val="00AF6909"/>
    <w:rsid w:val="00AF6DC8"/>
    <w:rsid w:val="00AF7BC8"/>
    <w:rsid w:val="00B00434"/>
    <w:rsid w:val="00B02A50"/>
    <w:rsid w:val="00B030A4"/>
    <w:rsid w:val="00B04636"/>
    <w:rsid w:val="00B046BD"/>
    <w:rsid w:val="00B04737"/>
    <w:rsid w:val="00B04892"/>
    <w:rsid w:val="00B05765"/>
    <w:rsid w:val="00B05CEC"/>
    <w:rsid w:val="00B071FB"/>
    <w:rsid w:val="00B10BAD"/>
    <w:rsid w:val="00B113BF"/>
    <w:rsid w:val="00B12C85"/>
    <w:rsid w:val="00B131D5"/>
    <w:rsid w:val="00B15699"/>
    <w:rsid w:val="00B167E9"/>
    <w:rsid w:val="00B16A42"/>
    <w:rsid w:val="00B1776A"/>
    <w:rsid w:val="00B17A47"/>
    <w:rsid w:val="00B216E2"/>
    <w:rsid w:val="00B2284E"/>
    <w:rsid w:val="00B23E1E"/>
    <w:rsid w:val="00B25729"/>
    <w:rsid w:val="00B25F4D"/>
    <w:rsid w:val="00B26A52"/>
    <w:rsid w:val="00B26D29"/>
    <w:rsid w:val="00B26DA1"/>
    <w:rsid w:val="00B27EFB"/>
    <w:rsid w:val="00B309E2"/>
    <w:rsid w:val="00B31BAB"/>
    <w:rsid w:val="00B31CA1"/>
    <w:rsid w:val="00B352B7"/>
    <w:rsid w:val="00B36CEB"/>
    <w:rsid w:val="00B40DA7"/>
    <w:rsid w:val="00B41615"/>
    <w:rsid w:val="00B4186C"/>
    <w:rsid w:val="00B418B1"/>
    <w:rsid w:val="00B43002"/>
    <w:rsid w:val="00B44106"/>
    <w:rsid w:val="00B533E4"/>
    <w:rsid w:val="00B5489B"/>
    <w:rsid w:val="00B54C64"/>
    <w:rsid w:val="00B5614B"/>
    <w:rsid w:val="00B56F3A"/>
    <w:rsid w:val="00B639D8"/>
    <w:rsid w:val="00B64D4F"/>
    <w:rsid w:val="00B66C2B"/>
    <w:rsid w:val="00B676C9"/>
    <w:rsid w:val="00B703B9"/>
    <w:rsid w:val="00B72C69"/>
    <w:rsid w:val="00B75DF2"/>
    <w:rsid w:val="00B7664D"/>
    <w:rsid w:val="00B80147"/>
    <w:rsid w:val="00B80E8D"/>
    <w:rsid w:val="00B83816"/>
    <w:rsid w:val="00B838F1"/>
    <w:rsid w:val="00B83B8B"/>
    <w:rsid w:val="00B85091"/>
    <w:rsid w:val="00B85B96"/>
    <w:rsid w:val="00B869BE"/>
    <w:rsid w:val="00B913D4"/>
    <w:rsid w:val="00B9229F"/>
    <w:rsid w:val="00B93B23"/>
    <w:rsid w:val="00B93B65"/>
    <w:rsid w:val="00B97E3D"/>
    <w:rsid w:val="00BA01F5"/>
    <w:rsid w:val="00BA03E3"/>
    <w:rsid w:val="00BA0C78"/>
    <w:rsid w:val="00BA2076"/>
    <w:rsid w:val="00BA2C2C"/>
    <w:rsid w:val="00BA2EEA"/>
    <w:rsid w:val="00BA64B5"/>
    <w:rsid w:val="00BA6C07"/>
    <w:rsid w:val="00BA738F"/>
    <w:rsid w:val="00BB05EF"/>
    <w:rsid w:val="00BB5E68"/>
    <w:rsid w:val="00BB6365"/>
    <w:rsid w:val="00BB6A5A"/>
    <w:rsid w:val="00BB7453"/>
    <w:rsid w:val="00BB7BFB"/>
    <w:rsid w:val="00BC1099"/>
    <w:rsid w:val="00BC2834"/>
    <w:rsid w:val="00BC4877"/>
    <w:rsid w:val="00BC48D1"/>
    <w:rsid w:val="00BC659A"/>
    <w:rsid w:val="00BD0C21"/>
    <w:rsid w:val="00BD16FA"/>
    <w:rsid w:val="00BD1CDB"/>
    <w:rsid w:val="00BD1F44"/>
    <w:rsid w:val="00BD37AF"/>
    <w:rsid w:val="00BD380D"/>
    <w:rsid w:val="00BD4B16"/>
    <w:rsid w:val="00BE22F1"/>
    <w:rsid w:val="00BE26E3"/>
    <w:rsid w:val="00BE4F28"/>
    <w:rsid w:val="00BE4FC3"/>
    <w:rsid w:val="00BE57AF"/>
    <w:rsid w:val="00BE62E7"/>
    <w:rsid w:val="00BE6CCE"/>
    <w:rsid w:val="00BF0142"/>
    <w:rsid w:val="00BF0A5A"/>
    <w:rsid w:val="00BF193C"/>
    <w:rsid w:val="00BF45D3"/>
    <w:rsid w:val="00BF4D90"/>
    <w:rsid w:val="00BF63FF"/>
    <w:rsid w:val="00BF66C0"/>
    <w:rsid w:val="00BF7320"/>
    <w:rsid w:val="00C02616"/>
    <w:rsid w:val="00C027C9"/>
    <w:rsid w:val="00C02E39"/>
    <w:rsid w:val="00C038A6"/>
    <w:rsid w:val="00C04751"/>
    <w:rsid w:val="00C04DF8"/>
    <w:rsid w:val="00C05234"/>
    <w:rsid w:val="00C1073A"/>
    <w:rsid w:val="00C116D8"/>
    <w:rsid w:val="00C11F87"/>
    <w:rsid w:val="00C1234B"/>
    <w:rsid w:val="00C13B9A"/>
    <w:rsid w:val="00C14F81"/>
    <w:rsid w:val="00C167B3"/>
    <w:rsid w:val="00C17A69"/>
    <w:rsid w:val="00C17F61"/>
    <w:rsid w:val="00C22188"/>
    <w:rsid w:val="00C22E76"/>
    <w:rsid w:val="00C24199"/>
    <w:rsid w:val="00C25223"/>
    <w:rsid w:val="00C253EC"/>
    <w:rsid w:val="00C302EA"/>
    <w:rsid w:val="00C32E51"/>
    <w:rsid w:val="00C32F4C"/>
    <w:rsid w:val="00C330FC"/>
    <w:rsid w:val="00C362AA"/>
    <w:rsid w:val="00C366AC"/>
    <w:rsid w:val="00C367C0"/>
    <w:rsid w:val="00C37149"/>
    <w:rsid w:val="00C37757"/>
    <w:rsid w:val="00C4023F"/>
    <w:rsid w:val="00C4182E"/>
    <w:rsid w:val="00C420DA"/>
    <w:rsid w:val="00C460A9"/>
    <w:rsid w:val="00C472E4"/>
    <w:rsid w:val="00C47808"/>
    <w:rsid w:val="00C47809"/>
    <w:rsid w:val="00C5078D"/>
    <w:rsid w:val="00C50B92"/>
    <w:rsid w:val="00C53710"/>
    <w:rsid w:val="00C5374F"/>
    <w:rsid w:val="00C53AF5"/>
    <w:rsid w:val="00C5585E"/>
    <w:rsid w:val="00C57AE5"/>
    <w:rsid w:val="00C63686"/>
    <w:rsid w:val="00C63C63"/>
    <w:rsid w:val="00C64491"/>
    <w:rsid w:val="00C65619"/>
    <w:rsid w:val="00C67675"/>
    <w:rsid w:val="00C70E75"/>
    <w:rsid w:val="00C711A9"/>
    <w:rsid w:val="00C74D51"/>
    <w:rsid w:val="00C778F3"/>
    <w:rsid w:val="00C84E80"/>
    <w:rsid w:val="00C86414"/>
    <w:rsid w:val="00C86BE9"/>
    <w:rsid w:val="00C87158"/>
    <w:rsid w:val="00C87164"/>
    <w:rsid w:val="00C905F7"/>
    <w:rsid w:val="00C921B2"/>
    <w:rsid w:val="00C93F1C"/>
    <w:rsid w:val="00C94349"/>
    <w:rsid w:val="00C94E27"/>
    <w:rsid w:val="00C95448"/>
    <w:rsid w:val="00C95AD3"/>
    <w:rsid w:val="00C97C85"/>
    <w:rsid w:val="00CA1DA4"/>
    <w:rsid w:val="00CA28E9"/>
    <w:rsid w:val="00CA5A68"/>
    <w:rsid w:val="00CA7C5F"/>
    <w:rsid w:val="00CB04BD"/>
    <w:rsid w:val="00CB09F5"/>
    <w:rsid w:val="00CB12EF"/>
    <w:rsid w:val="00CB49A9"/>
    <w:rsid w:val="00CB5EF8"/>
    <w:rsid w:val="00CB6B5D"/>
    <w:rsid w:val="00CC0DB8"/>
    <w:rsid w:val="00CC2269"/>
    <w:rsid w:val="00CC24B9"/>
    <w:rsid w:val="00CC2631"/>
    <w:rsid w:val="00CC5308"/>
    <w:rsid w:val="00CC5341"/>
    <w:rsid w:val="00CC6678"/>
    <w:rsid w:val="00CC748F"/>
    <w:rsid w:val="00CD36BF"/>
    <w:rsid w:val="00CD7446"/>
    <w:rsid w:val="00CD7589"/>
    <w:rsid w:val="00CD7CB4"/>
    <w:rsid w:val="00CE0356"/>
    <w:rsid w:val="00CE03DC"/>
    <w:rsid w:val="00CE0A94"/>
    <w:rsid w:val="00CE2D74"/>
    <w:rsid w:val="00CE2D8C"/>
    <w:rsid w:val="00CE39B0"/>
    <w:rsid w:val="00CF0FDE"/>
    <w:rsid w:val="00CF13C8"/>
    <w:rsid w:val="00CF2164"/>
    <w:rsid w:val="00CF260A"/>
    <w:rsid w:val="00CF28C7"/>
    <w:rsid w:val="00CF2A04"/>
    <w:rsid w:val="00CF341B"/>
    <w:rsid w:val="00CF62C6"/>
    <w:rsid w:val="00CF7B59"/>
    <w:rsid w:val="00D0045B"/>
    <w:rsid w:val="00D014D8"/>
    <w:rsid w:val="00D0225F"/>
    <w:rsid w:val="00D036C2"/>
    <w:rsid w:val="00D05A5D"/>
    <w:rsid w:val="00D0609E"/>
    <w:rsid w:val="00D07ED5"/>
    <w:rsid w:val="00D1023F"/>
    <w:rsid w:val="00D11396"/>
    <w:rsid w:val="00D14DC6"/>
    <w:rsid w:val="00D15C85"/>
    <w:rsid w:val="00D17037"/>
    <w:rsid w:val="00D17C12"/>
    <w:rsid w:val="00D21B28"/>
    <w:rsid w:val="00D21C83"/>
    <w:rsid w:val="00D24EB8"/>
    <w:rsid w:val="00D278E7"/>
    <w:rsid w:val="00D31B43"/>
    <w:rsid w:val="00D322A8"/>
    <w:rsid w:val="00D32A36"/>
    <w:rsid w:val="00D32A72"/>
    <w:rsid w:val="00D32D8C"/>
    <w:rsid w:val="00D33D61"/>
    <w:rsid w:val="00D355E7"/>
    <w:rsid w:val="00D3563C"/>
    <w:rsid w:val="00D35777"/>
    <w:rsid w:val="00D37BF6"/>
    <w:rsid w:val="00D4135E"/>
    <w:rsid w:val="00D418AB"/>
    <w:rsid w:val="00D42745"/>
    <w:rsid w:val="00D437B1"/>
    <w:rsid w:val="00D44215"/>
    <w:rsid w:val="00D47854"/>
    <w:rsid w:val="00D508A3"/>
    <w:rsid w:val="00D51FE1"/>
    <w:rsid w:val="00D55043"/>
    <w:rsid w:val="00D551F3"/>
    <w:rsid w:val="00D56477"/>
    <w:rsid w:val="00D57CEC"/>
    <w:rsid w:val="00D57F55"/>
    <w:rsid w:val="00D60E89"/>
    <w:rsid w:val="00D61919"/>
    <w:rsid w:val="00D6244C"/>
    <w:rsid w:val="00D62D1F"/>
    <w:rsid w:val="00D63342"/>
    <w:rsid w:val="00D64996"/>
    <w:rsid w:val="00D7264C"/>
    <w:rsid w:val="00D73F6D"/>
    <w:rsid w:val="00D82059"/>
    <w:rsid w:val="00D83E91"/>
    <w:rsid w:val="00D85F93"/>
    <w:rsid w:val="00D8673D"/>
    <w:rsid w:val="00D87AB4"/>
    <w:rsid w:val="00D90422"/>
    <w:rsid w:val="00D91B35"/>
    <w:rsid w:val="00D927C2"/>
    <w:rsid w:val="00D932DE"/>
    <w:rsid w:val="00D94BAA"/>
    <w:rsid w:val="00DA13FA"/>
    <w:rsid w:val="00DA248F"/>
    <w:rsid w:val="00DA42FB"/>
    <w:rsid w:val="00DA511B"/>
    <w:rsid w:val="00DA5993"/>
    <w:rsid w:val="00DA69D6"/>
    <w:rsid w:val="00DA7701"/>
    <w:rsid w:val="00DB0F36"/>
    <w:rsid w:val="00DB1F9B"/>
    <w:rsid w:val="00DB22D5"/>
    <w:rsid w:val="00DB291B"/>
    <w:rsid w:val="00DB2B90"/>
    <w:rsid w:val="00DB2DA2"/>
    <w:rsid w:val="00DB460E"/>
    <w:rsid w:val="00DB7B3E"/>
    <w:rsid w:val="00DC23A3"/>
    <w:rsid w:val="00DC23FF"/>
    <w:rsid w:val="00DC295A"/>
    <w:rsid w:val="00DC2A6B"/>
    <w:rsid w:val="00DC2A8F"/>
    <w:rsid w:val="00DC2BA4"/>
    <w:rsid w:val="00DC6FE7"/>
    <w:rsid w:val="00DD1D73"/>
    <w:rsid w:val="00DD2043"/>
    <w:rsid w:val="00DD2152"/>
    <w:rsid w:val="00DD3273"/>
    <w:rsid w:val="00DD33BA"/>
    <w:rsid w:val="00DD70E3"/>
    <w:rsid w:val="00DE462F"/>
    <w:rsid w:val="00DF0614"/>
    <w:rsid w:val="00DF1E57"/>
    <w:rsid w:val="00DF2D08"/>
    <w:rsid w:val="00DF3317"/>
    <w:rsid w:val="00E01319"/>
    <w:rsid w:val="00E015C7"/>
    <w:rsid w:val="00E01798"/>
    <w:rsid w:val="00E01B39"/>
    <w:rsid w:val="00E01DDD"/>
    <w:rsid w:val="00E035CD"/>
    <w:rsid w:val="00E03E9C"/>
    <w:rsid w:val="00E03FAA"/>
    <w:rsid w:val="00E06AEC"/>
    <w:rsid w:val="00E06DDC"/>
    <w:rsid w:val="00E07F13"/>
    <w:rsid w:val="00E10D22"/>
    <w:rsid w:val="00E10F2D"/>
    <w:rsid w:val="00E11C03"/>
    <w:rsid w:val="00E1209C"/>
    <w:rsid w:val="00E12228"/>
    <w:rsid w:val="00E12849"/>
    <w:rsid w:val="00E12AB9"/>
    <w:rsid w:val="00E154CB"/>
    <w:rsid w:val="00E165A7"/>
    <w:rsid w:val="00E2096B"/>
    <w:rsid w:val="00E210B0"/>
    <w:rsid w:val="00E220D8"/>
    <w:rsid w:val="00E23D9D"/>
    <w:rsid w:val="00E244ED"/>
    <w:rsid w:val="00E31654"/>
    <w:rsid w:val="00E31739"/>
    <w:rsid w:val="00E31C3A"/>
    <w:rsid w:val="00E3434E"/>
    <w:rsid w:val="00E3464F"/>
    <w:rsid w:val="00E3552B"/>
    <w:rsid w:val="00E35B2E"/>
    <w:rsid w:val="00E35FB2"/>
    <w:rsid w:val="00E43F7E"/>
    <w:rsid w:val="00E44250"/>
    <w:rsid w:val="00E44C69"/>
    <w:rsid w:val="00E50BF0"/>
    <w:rsid w:val="00E520BE"/>
    <w:rsid w:val="00E53343"/>
    <w:rsid w:val="00E53DEC"/>
    <w:rsid w:val="00E544BF"/>
    <w:rsid w:val="00E55B4C"/>
    <w:rsid w:val="00E56E1C"/>
    <w:rsid w:val="00E60380"/>
    <w:rsid w:val="00E60C4A"/>
    <w:rsid w:val="00E61269"/>
    <w:rsid w:val="00E61A5B"/>
    <w:rsid w:val="00E62565"/>
    <w:rsid w:val="00E629BB"/>
    <w:rsid w:val="00E62ED9"/>
    <w:rsid w:val="00E649C4"/>
    <w:rsid w:val="00E64AE3"/>
    <w:rsid w:val="00E65658"/>
    <w:rsid w:val="00E658FE"/>
    <w:rsid w:val="00E71075"/>
    <w:rsid w:val="00E71A92"/>
    <w:rsid w:val="00E725AA"/>
    <w:rsid w:val="00E76275"/>
    <w:rsid w:val="00E768FB"/>
    <w:rsid w:val="00E80924"/>
    <w:rsid w:val="00E80E47"/>
    <w:rsid w:val="00E82D00"/>
    <w:rsid w:val="00E82F84"/>
    <w:rsid w:val="00E83E4C"/>
    <w:rsid w:val="00E856D6"/>
    <w:rsid w:val="00E90274"/>
    <w:rsid w:val="00E902B5"/>
    <w:rsid w:val="00E90B57"/>
    <w:rsid w:val="00E92C2E"/>
    <w:rsid w:val="00E9317A"/>
    <w:rsid w:val="00E950A7"/>
    <w:rsid w:val="00E96B93"/>
    <w:rsid w:val="00EA12FF"/>
    <w:rsid w:val="00EA2CC4"/>
    <w:rsid w:val="00EB1617"/>
    <w:rsid w:val="00EB1DD8"/>
    <w:rsid w:val="00EB396D"/>
    <w:rsid w:val="00EB4B81"/>
    <w:rsid w:val="00EC02C6"/>
    <w:rsid w:val="00EC1030"/>
    <w:rsid w:val="00EC24C2"/>
    <w:rsid w:val="00EC29D7"/>
    <w:rsid w:val="00EC3EE3"/>
    <w:rsid w:val="00EC4390"/>
    <w:rsid w:val="00EC4A63"/>
    <w:rsid w:val="00EC55AD"/>
    <w:rsid w:val="00EC62A9"/>
    <w:rsid w:val="00EC7F52"/>
    <w:rsid w:val="00ED037D"/>
    <w:rsid w:val="00ED06FF"/>
    <w:rsid w:val="00ED13FC"/>
    <w:rsid w:val="00ED1EC9"/>
    <w:rsid w:val="00ED4353"/>
    <w:rsid w:val="00ED43C9"/>
    <w:rsid w:val="00ED5012"/>
    <w:rsid w:val="00ED5D21"/>
    <w:rsid w:val="00ED696A"/>
    <w:rsid w:val="00EE057C"/>
    <w:rsid w:val="00EE0759"/>
    <w:rsid w:val="00EE15A3"/>
    <w:rsid w:val="00EE1DDB"/>
    <w:rsid w:val="00EE1F79"/>
    <w:rsid w:val="00EE2BE9"/>
    <w:rsid w:val="00EE56AB"/>
    <w:rsid w:val="00EE6772"/>
    <w:rsid w:val="00EE79DF"/>
    <w:rsid w:val="00EE7F3E"/>
    <w:rsid w:val="00EF16C2"/>
    <w:rsid w:val="00EF2921"/>
    <w:rsid w:val="00EF48EE"/>
    <w:rsid w:val="00EF5EC5"/>
    <w:rsid w:val="00EF7974"/>
    <w:rsid w:val="00EF7A88"/>
    <w:rsid w:val="00EF7D1D"/>
    <w:rsid w:val="00F00A61"/>
    <w:rsid w:val="00F02242"/>
    <w:rsid w:val="00F02E9D"/>
    <w:rsid w:val="00F03CAF"/>
    <w:rsid w:val="00F0437B"/>
    <w:rsid w:val="00F0443D"/>
    <w:rsid w:val="00F102E0"/>
    <w:rsid w:val="00F11061"/>
    <w:rsid w:val="00F118CF"/>
    <w:rsid w:val="00F12C1F"/>
    <w:rsid w:val="00F13336"/>
    <w:rsid w:val="00F13FA9"/>
    <w:rsid w:val="00F14B8B"/>
    <w:rsid w:val="00F174B8"/>
    <w:rsid w:val="00F17CCF"/>
    <w:rsid w:val="00F20285"/>
    <w:rsid w:val="00F216F3"/>
    <w:rsid w:val="00F2383B"/>
    <w:rsid w:val="00F2527E"/>
    <w:rsid w:val="00F256F5"/>
    <w:rsid w:val="00F26FD1"/>
    <w:rsid w:val="00F27284"/>
    <w:rsid w:val="00F278A0"/>
    <w:rsid w:val="00F32597"/>
    <w:rsid w:val="00F34BCE"/>
    <w:rsid w:val="00F353DE"/>
    <w:rsid w:val="00F366B9"/>
    <w:rsid w:val="00F42DDC"/>
    <w:rsid w:val="00F43CF2"/>
    <w:rsid w:val="00F52C9B"/>
    <w:rsid w:val="00F54E83"/>
    <w:rsid w:val="00F55D7D"/>
    <w:rsid w:val="00F56D92"/>
    <w:rsid w:val="00F56EB4"/>
    <w:rsid w:val="00F57BA5"/>
    <w:rsid w:val="00F57BB2"/>
    <w:rsid w:val="00F60F7B"/>
    <w:rsid w:val="00F61DE4"/>
    <w:rsid w:val="00F64F02"/>
    <w:rsid w:val="00F656E8"/>
    <w:rsid w:val="00F67549"/>
    <w:rsid w:val="00F75666"/>
    <w:rsid w:val="00F76130"/>
    <w:rsid w:val="00F76E38"/>
    <w:rsid w:val="00F80766"/>
    <w:rsid w:val="00F82CD9"/>
    <w:rsid w:val="00F84012"/>
    <w:rsid w:val="00F84717"/>
    <w:rsid w:val="00F86B70"/>
    <w:rsid w:val="00F86D27"/>
    <w:rsid w:val="00F90B74"/>
    <w:rsid w:val="00F91420"/>
    <w:rsid w:val="00F9224F"/>
    <w:rsid w:val="00F92529"/>
    <w:rsid w:val="00F93676"/>
    <w:rsid w:val="00F93BDB"/>
    <w:rsid w:val="00F96206"/>
    <w:rsid w:val="00F964C7"/>
    <w:rsid w:val="00F96EFE"/>
    <w:rsid w:val="00F9712D"/>
    <w:rsid w:val="00F97B82"/>
    <w:rsid w:val="00FA01FD"/>
    <w:rsid w:val="00FA24C1"/>
    <w:rsid w:val="00FA425F"/>
    <w:rsid w:val="00FA43AF"/>
    <w:rsid w:val="00FA465F"/>
    <w:rsid w:val="00FA66E7"/>
    <w:rsid w:val="00FB136A"/>
    <w:rsid w:val="00FB1BFF"/>
    <w:rsid w:val="00FB30A9"/>
    <w:rsid w:val="00FB3C3C"/>
    <w:rsid w:val="00FB6819"/>
    <w:rsid w:val="00FC34E6"/>
    <w:rsid w:val="00FC5F12"/>
    <w:rsid w:val="00FC6FE8"/>
    <w:rsid w:val="00FD2679"/>
    <w:rsid w:val="00FD3323"/>
    <w:rsid w:val="00FD4550"/>
    <w:rsid w:val="00FD773E"/>
    <w:rsid w:val="00FE0A56"/>
    <w:rsid w:val="00FE260C"/>
    <w:rsid w:val="00FE3728"/>
    <w:rsid w:val="00FE4227"/>
    <w:rsid w:val="00FE4661"/>
    <w:rsid w:val="00FF1C3D"/>
    <w:rsid w:val="00FF422A"/>
    <w:rsid w:val="00FF4C15"/>
    <w:rsid w:val="00FF5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Batang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Plain Text" w:uiPriority="99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7060F7"/>
    <w:rPr>
      <w:rFonts w:ascii="Verdana" w:hAnsi="Verdana"/>
      <w:szCs w:val="24"/>
      <w:lang w:val="es-ES" w:eastAsia="es-ES"/>
    </w:rPr>
  </w:style>
  <w:style w:type="paragraph" w:styleId="Ttulo1">
    <w:name w:val="heading 1"/>
    <w:aliases w:val="título 1,Capitulos"/>
    <w:basedOn w:val="Normal"/>
    <w:next w:val="Normal"/>
    <w:link w:val="Ttulo1Car"/>
    <w:uiPriority w:val="9"/>
    <w:qFormat/>
    <w:rsid w:val="00F57BB2"/>
    <w:pPr>
      <w:keepNext/>
      <w:numPr>
        <w:numId w:val="1"/>
      </w:numPr>
      <w:jc w:val="both"/>
      <w:outlineLvl w:val="0"/>
    </w:pPr>
    <w:rPr>
      <w:b/>
      <w:szCs w:val="20"/>
      <w:lang w:val="es-ES_tradnl"/>
    </w:rPr>
  </w:style>
  <w:style w:type="paragraph" w:styleId="Ttulo2">
    <w:name w:val="heading 2"/>
    <w:aliases w:val="título 2"/>
    <w:basedOn w:val="Normal"/>
    <w:next w:val="Normal"/>
    <w:link w:val="Ttulo2Car"/>
    <w:uiPriority w:val="9"/>
    <w:qFormat/>
    <w:rsid w:val="00F57BB2"/>
    <w:pPr>
      <w:keepNext/>
      <w:numPr>
        <w:ilvl w:val="1"/>
        <w:numId w:val="1"/>
      </w:numPr>
      <w:spacing w:after="120"/>
      <w:outlineLvl w:val="1"/>
    </w:pPr>
    <w:rPr>
      <w:b/>
      <w:i/>
      <w:szCs w:val="20"/>
    </w:rPr>
  </w:style>
  <w:style w:type="paragraph" w:styleId="Ttulo3">
    <w:name w:val="heading 3"/>
    <w:basedOn w:val="Ttulo2"/>
    <w:next w:val="Normal"/>
    <w:link w:val="Ttulo3Car"/>
    <w:uiPriority w:val="9"/>
    <w:qFormat/>
    <w:rsid w:val="00110008"/>
    <w:pPr>
      <w:widowControl w:val="0"/>
      <w:numPr>
        <w:ilvl w:val="2"/>
      </w:numPr>
      <w:tabs>
        <w:tab w:val="left" w:pos="851"/>
      </w:tabs>
      <w:spacing w:before="240" w:after="200"/>
      <w:ind w:right="-91"/>
      <w:jc w:val="both"/>
      <w:outlineLvl w:val="2"/>
    </w:pPr>
    <w:rPr>
      <w:i w:val="0"/>
      <w:lang w:val="es-ES_tradnl"/>
    </w:rPr>
  </w:style>
  <w:style w:type="paragraph" w:styleId="Ttulo4">
    <w:name w:val="heading 4"/>
    <w:aliases w:val="título 4"/>
    <w:basedOn w:val="Normal"/>
    <w:next w:val="Normal"/>
    <w:link w:val="Ttulo4Car"/>
    <w:uiPriority w:val="9"/>
    <w:qFormat/>
    <w:rsid w:val="00110008"/>
    <w:pPr>
      <w:numPr>
        <w:ilvl w:val="3"/>
        <w:numId w:val="1"/>
      </w:numPr>
      <w:tabs>
        <w:tab w:val="left" w:pos="1134"/>
      </w:tabs>
      <w:spacing w:after="120"/>
      <w:jc w:val="both"/>
      <w:outlineLvl w:val="3"/>
    </w:pPr>
    <w:rPr>
      <w:rFonts w:ascii="Arial" w:hAnsi="Arial"/>
      <w:i/>
      <w:sz w:val="22"/>
      <w:szCs w:val="20"/>
      <w:lang w:val="es-MX"/>
    </w:rPr>
  </w:style>
  <w:style w:type="paragraph" w:styleId="Ttulo5">
    <w:name w:val="heading 5"/>
    <w:basedOn w:val="Normal"/>
    <w:next w:val="Normal"/>
    <w:link w:val="Ttulo5Car"/>
    <w:uiPriority w:val="9"/>
    <w:qFormat/>
    <w:rsid w:val="00110008"/>
    <w:pPr>
      <w:numPr>
        <w:ilvl w:val="4"/>
        <w:numId w:val="1"/>
      </w:numPr>
      <w:spacing w:before="40" w:after="120"/>
      <w:jc w:val="both"/>
      <w:outlineLvl w:val="4"/>
    </w:pPr>
    <w:rPr>
      <w:rFonts w:ascii="Arial" w:hAnsi="Arial"/>
      <w:i/>
      <w:sz w:val="22"/>
      <w:szCs w:val="20"/>
      <w:lang w:val="es-ES_tradnl"/>
    </w:rPr>
  </w:style>
  <w:style w:type="paragraph" w:styleId="Ttulo6">
    <w:name w:val="heading 6"/>
    <w:basedOn w:val="Normal"/>
    <w:next w:val="Normal"/>
    <w:link w:val="Ttulo6Car"/>
    <w:uiPriority w:val="9"/>
    <w:qFormat/>
    <w:rsid w:val="00110008"/>
    <w:pPr>
      <w:numPr>
        <w:ilvl w:val="5"/>
        <w:numId w:val="1"/>
      </w:numPr>
      <w:suppressAutoHyphens/>
      <w:spacing w:before="240" w:after="60"/>
      <w:outlineLvl w:val="5"/>
    </w:pPr>
    <w:rPr>
      <w:b/>
      <w:noProof/>
      <w:sz w:val="22"/>
      <w:szCs w:val="20"/>
    </w:rPr>
  </w:style>
  <w:style w:type="paragraph" w:styleId="Ttulo7">
    <w:name w:val="heading 7"/>
    <w:basedOn w:val="Normal"/>
    <w:next w:val="Normal"/>
    <w:link w:val="Ttulo7Car"/>
    <w:uiPriority w:val="9"/>
    <w:qFormat/>
    <w:rsid w:val="00110008"/>
    <w:pPr>
      <w:numPr>
        <w:ilvl w:val="6"/>
        <w:numId w:val="1"/>
      </w:numPr>
      <w:suppressAutoHyphens/>
      <w:spacing w:before="240" w:after="60"/>
      <w:outlineLvl w:val="6"/>
    </w:pPr>
    <w:rPr>
      <w:noProof/>
      <w:szCs w:val="20"/>
    </w:rPr>
  </w:style>
  <w:style w:type="paragraph" w:styleId="Ttulo8">
    <w:name w:val="heading 8"/>
    <w:basedOn w:val="Normal"/>
    <w:next w:val="Normal"/>
    <w:link w:val="Ttulo8Car"/>
    <w:uiPriority w:val="9"/>
    <w:qFormat/>
    <w:rsid w:val="00110008"/>
    <w:pPr>
      <w:numPr>
        <w:ilvl w:val="7"/>
        <w:numId w:val="1"/>
      </w:numPr>
      <w:suppressAutoHyphens/>
      <w:spacing w:before="240" w:after="60"/>
      <w:outlineLvl w:val="7"/>
    </w:pPr>
    <w:rPr>
      <w:i/>
      <w:noProof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110008"/>
    <w:pPr>
      <w:numPr>
        <w:ilvl w:val="8"/>
        <w:numId w:val="1"/>
      </w:numPr>
      <w:suppressAutoHyphens/>
      <w:spacing w:before="240" w:after="60"/>
      <w:outlineLvl w:val="8"/>
    </w:pPr>
    <w:rPr>
      <w:rFonts w:ascii="Arial" w:hAnsi="Arial"/>
      <w:noProof/>
      <w:sz w:val="22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Car,Capitulos Car"/>
    <w:link w:val="Ttulo1"/>
    <w:uiPriority w:val="9"/>
    <w:locked/>
    <w:rsid w:val="00F57BB2"/>
    <w:rPr>
      <w:rFonts w:ascii="Verdana" w:hAnsi="Verdana"/>
      <w:b/>
      <w:lang w:val="es-ES_tradnl" w:eastAsia="es-ES"/>
    </w:rPr>
  </w:style>
  <w:style w:type="character" w:customStyle="1" w:styleId="Ttulo2Car">
    <w:name w:val="Título 2 Car"/>
    <w:aliases w:val="título 2 Car"/>
    <w:link w:val="Ttulo2"/>
    <w:uiPriority w:val="9"/>
    <w:locked/>
    <w:rsid w:val="00F57BB2"/>
    <w:rPr>
      <w:rFonts w:ascii="Verdana" w:hAnsi="Verdana"/>
      <w:b/>
      <w:i/>
      <w:lang w:val="es-ES" w:eastAsia="es-ES"/>
    </w:rPr>
  </w:style>
  <w:style w:type="character" w:customStyle="1" w:styleId="Ttulo3Car">
    <w:name w:val="Título 3 Car"/>
    <w:link w:val="Ttulo3"/>
    <w:uiPriority w:val="9"/>
    <w:locked/>
    <w:rsid w:val="00110008"/>
    <w:rPr>
      <w:rFonts w:ascii="Arial" w:hAnsi="Arial"/>
      <w:b/>
      <w:sz w:val="22"/>
      <w:lang w:val="es-ES_tradnl" w:eastAsia="es-ES"/>
    </w:rPr>
  </w:style>
  <w:style w:type="character" w:customStyle="1" w:styleId="Ttulo4Car">
    <w:name w:val="Título 4 Car"/>
    <w:aliases w:val="título 4 Car"/>
    <w:link w:val="Ttulo4"/>
    <w:uiPriority w:val="9"/>
    <w:locked/>
    <w:rsid w:val="00110008"/>
    <w:rPr>
      <w:rFonts w:ascii="Arial" w:hAnsi="Arial"/>
      <w:i/>
      <w:sz w:val="22"/>
      <w:lang w:val="es-MX" w:eastAsia="es-ES"/>
    </w:rPr>
  </w:style>
  <w:style w:type="character" w:customStyle="1" w:styleId="Ttulo5Car">
    <w:name w:val="Título 5 Car"/>
    <w:link w:val="Ttulo5"/>
    <w:uiPriority w:val="9"/>
    <w:locked/>
    <w:rsid w:val="00110008"/>
    <w:rPr>
      <w:rFonts w:ascii="Arial" w:hAnsi="Arial"/>
      <w:i/>
      <w:sz w:val="22"/>
      <w:lang w:val="es-ES_tradnl" w:eastAsia="es-ES"/>
    </w:rPr>
  </w:style>
  <w:style w:type="character" w:customStyle="1" w:styleId="Ttulo6Car">
    <w:name w:val="Título 6 Car"/>
    <w:link w:val="Ttulo6"/>
    <w:uiPriority w:val="9"/>
    <w:locked/>
    <w:rsid w:val="00110008"/>
    <w:rPr>
      <w:b/>
      <w:noProof/>
      <w:sz w:val="22"/>
      <w:lang w:val="es-ES" w:eastAsia="es-ES"/>
    </w:rPr>
  </w:style>
  <w:style w:type="character" w:customStyle="1" w:styleId="Ttulo7Car">
    <w:name w:val="Título 7 Car"/>
    <w:link w:val="Ttulo7"/>
    <w:uiPriority w:val="9"/>
    <w:locked/>
    <w:rsid w:val="00110008"/>
    <w:rPr>
      <w:noProof/>
      <w:sz w:val="24"/>
      <w:lang w:val="es-ES" w:eastAsia="es-ES"/>
    </w:rPr>
  </w:style>
  <w:style w:type="character" w:customStyle="1" w:styleId="Ttulo8Car">
    <w:name w:val="Título 8 Car"/>
    <w:link w:val="Ttulo8"/>
    <w:uiPriority w:val="9"/>
    <w:locked/>
    <w:rsid w:val="00110008"/>
    <w:rPr>
      <w:i/>
      <w:noProof/>
      <w:sz w:val="24"/>
      <w:lang w:val="es-ES" w:eastAsia="es-ES"/>
    </w:rPr>
  </w:style>
  <w:style w:type="character" w:customStyle="1" w:styleId="Ttulo9Car">
    <w:name w:val="Título 9 Car"/>
    <w:link w:val="Ttulo9"/>
    <w:uiPriority w:val="9"/>
    <w:locked/>
    <w:rsid w:val="00110008"/>
    <w:rPr>
      <w:rFonts w:ascii="Arial" w:hAnsi="Arial"/>
      <w:noProof/>
      <w:sz w:val="22"/>
      <w:lang w:val="es-ES" w:eastAsia="es-ES"/>
    </w:rPr>
  </w:style>
  <w:style w:type="paragraph" w:styleId="Encabezado">
    <w:name w:val="header"/>
    <w:basedOn w:val="Normal"/>
    <w:link w:val="Encabezado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6D5639"/>
    <w:rPr>
      <w:rFonts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locked/>
    <w:rsid w:val="00E2096B"/>
    <w:rPr>
      <w:rFonts w:cs="Times New Roman"/>
      <w:sz w:val="24"/>
      <w:szCs w:val="24"/>
    </w:rPr>
  </w:style>
  <w:style w:type="character" w:styleId="Hipervnculo">
    <w:name w:val="Hyperlink"/>
    <w:uiPriority w:val="99"/>
    <w:rsid w:val="00343CE1"/>
    <w:rPr>
      <w:rFonts w:cs="Times New Roman"/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rsid w:val="00A22EA7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3033A7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uiPriority w:val="59"/>
    <w:rsid w:val="001A54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arCarCharChar">
    <w:name w:val="Char Char1 Car Car Char Char"/>
    <w:basedOn w:val="Normal"/>
    <w:rsid w:val="00B85B96"/>
    <w:pPr>
      <w:spacing w:before="60" w:after="160" w:line="240" w:lineRule="exact"/>
    </w:pPr>
    <w:rPr>
      <w:color w:val="FF00FF"/>
      <w:szCs w:val="20"/>
      <w:lang w:val="en-US" w:eastAsia="en-US"/>
    </w:rPr>
  </w:style>
  <w:style w:type="paragraph" w:styleId="Prrafodelista">
    <w:name w:val="List Paragraph"/>
    <w:basedOn w:val="Normal"/>
    <w:uiPriority w:val="34"/>
    <w:qFormat/>
    <w:rsid w:val="008A74EB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Hipervnculovisitado">
    <w:name w:val="FollowedHyperlink"/>
    <w:uiPriority w:val="99"/>
    <w:unhideWhenUsed/>
    <w:rsid w:val="003033A7"/>
    <w:rPr>
      <w:rFonts w:cs="Times New Roman"/>
      <w:color w:val="800080"/>
      <w:u w:val="single"/>
    </w:rPr>
  </w:style>
  <w:style w:type="paragraph" w:customStyle="1" w:styleId="xl65">
    <w:name w:val="xl65"/>
    <w:basedOn w:val="Normal"/>
    <w:rsid w:val="003033A7"/>
    <w:pPr>
      <w:spacing w:before="100" w:beforeAutospacing="1" w:after="100" w:afterAutospacing="1"/>
    </w:pPr>
    <w:rPr>
      <w:rFonts w:ascii="Arial" w:hAnsi="Arial" w:cs="Arial"/>
    </w:rPr>
  </w:style>
  <w:style w:type="paragraph" w:styleId="Textoindependiente">
    <w:name w:val="Body Text"/>
    <w:basedOn w:val="Normal"/>
    <w:link w:val="TextoindependienteCar"/>
    <w:uiPriority w:val="99"/>
    <w:rsid w:val="00E90B57"/>
    <w:rPr>
      <w:rFonts w:ascii="Arial" w:hAnsi="Arial"/>
      <w:sz w:val="22"/>
      <w:szCs w:val="20"/>
      <w:lang w:val="en-NZ" w:eastAsia="en-US"/>
    </w:rPr>
  </w:style>
  <w:style w:type="character" w:customStyle="1" w:styleId="TextoindependienteCar">
    <w:name w:val="Texto independiente Car"/>
    <w:link w:val="Textoindependiente"/>
    <w:uiPriority w:val="99"/>
    <w:locked/>
    <w:rsid w:val="00E90B57"/>
    <w:rPr>
      <w:rFonts w:ascii="Arial" w:hAnsi="Arial" w:cs="Times New Roman"/>
      <w:sz w:val="22"/>
      <w:lang w:val="en-NZ" w:eastAsia="en-US"/>
    </w:rPr>
  </w:style>
  <w:style w:type="paragraph" w:styleId="Textosinformato">
    <w:name w:val="Plain Text"/>
    <w:basedOn w:val="Normal"/>
    <w:link w:val="TextosinformatoCar"/>
    <w:uiPriority w:val="99"/>
    <w:unhideWhenUsed/>
    <w:rsid w:val="00756859"/>
    <w:rPr>
      <w:rFonts w:ascii="Consolas" w:eastAsia="Times New Roman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locked/>
    <w:rsid w:val="00756859"/>
    <w:rPr>
      <w:rFonts w:ascii="Consolas" w:eastAsia="Times New Roman" w:hAnsi="Consolas" w:cs="Times New Roman"/>
      <w:sz w:val="21"/>
      <w:szCs w:val="21"/>
      <w:lang w:eastAsia="en-US"/>
    </w:rPr>
  </w:style>
  <w:style w:type="character" w:styleId="Nmerodepgina">
    <w:name w:val="page number"/>
    <w:uiPriority w:val="99"/>
    <w:rsid w:val="00E2096B"/>
    <w:rPr>
      <w:rFonts w:cs="Times New Roman"/>
    </w:rPr>
  </w:style>
  <w:style w:type="paragraph" w:customStyle="1" w:styleId="StyleArial12ptBoldCustomColorRGB49">
    <w:name w:val="Style Arial 12 pt Bold Custom Color(RGB(49"/>
    <w:aliases w:val="56,150)) Left"/>
    <w:basedOn w:val="Normal"/>
    <w:rsid w:val="00E2096B"/>
    <w:rPr>
      <w:rFonts w:ascii="Imago Book" w:hAnsi="Imago Book"/>
      <w:b/>
      <w:bCs/>
      <w:color w:val="313896"/>
      <w:szCs w:val="20"/>
      <w:lang w:val="en-AU" w:eastAsia="en-US"/>
    </w:rPr>
  </w:style>
  <w:style w:type="character" w:styleId="Textoennegrita">
    <w:name w:val="Strong"/>
    <w:uiPriority w:val="22"/>
    <w:qFormat/>
    <w:rsid w:val="005118FD"/>
    <w:rPr>
      <w:b/>
      <w:bCs/>
    </w:rPr>
  </w:style>
  <w:style w:type="paragraph" w:styleId="Sinespaciado">
    <w:name w:val="No Spacing"/>
    <w:uiPriority w:val="1"/>
    <w:qFormat/>
    <w:rsid w:val="007E6BBA"/>
    <w:rPr>
      <w:sz w:val="24"/>
      <w:szCs w:val="24"/>
      <w:lang w:val="es-ES" w:eastAsia="es-ES"/>
    </w:rPr>
  </w:style>
  <w:style w:type="character" w:styleId="Refdecomentario">
    <w:name w:val="annotation reference"/>
    <w:rsid w:val="007B6727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7B6727"/>
    <w:rPr>
      <w:szCs w:val="20"/>
    </w:rPr>
  </w:style>
  <w:style w:type="character" w:customStyle="1" w:styleId="TextocomentarioCar">
    <w:name w:val="Texto comentario Car"/>
    <w:link w:val="Textocomentario"/>
    <w:rsid w:val="007B6727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7B6727"/>
    <w:rPr>
      <w:b/>
      <w:bCs/>
    </w:rPr>
  </w:style>
  <w:style w:type="character" w:customStyle="1" w:styleId="AsuntodelcomentarioCar">
    <w:name w:val="Asunto del comentario Car"/>
    <w:link w:val="Asuntodelcomentario"/>
    <w:rsid w:val="007B6727"/>
    <w:rPr>
      <w:b/>
      <w:bCs/>
      <w:lang w:val="es-ES" w:eastAsia="es-ES"/>
    </w:rPr>
  </w:style>
  <w:style w:type="paragraph" w:styleId="TtulodeTDC">
    <w:name w:val="TOC Heading"/>
    <w:basedOn w:val="Ttulo1"/>
    <w:next w:val="Normal"/>
    <w:uiPriority w:val="39"/>
    <w:qFormat/>
    <w:rsid w:val="00A504FE"/>
    <w:pPr>
      <w:keepLines/>
      <w:numPr>
        <w:numId w:val="0"/>
      </w:numPr>
      <w:spacing w:before="480" w:line="276" w:lineRule="auto"/>
      <w:jc w:val="left"/>
      <w:outlineLvl w:val="9"/>
    </w:pPr>
    <w:rPr>
      <w:rFonts w:ascii="Cambria" w:eastAsia="Times New Roman" w:hAnsi="Cambria"/>
      <w:bCs/>
      <w:color w:val="365F91"/>
      <w:sz w:val="28"/>
      <w:szCs w:val="28"/>
      <w:lang w:val="es-E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Batang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Plain Text" w:uiPriority="99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7060F7"/>
    <w:rPr>
      <w:rFonts w:ascii="Verdana" w:hAnsi="Verdana"/>
      <w:szCs w:val="24"/>
      <w:lang w:val="es-ES" w:eastAsia="es-ES"/>
    </w:rPr>
  </w:style>
  <w:style w:type="paragraph" w:styleId="Ttulo1">
    <w:name w:val="heading 1"/>
    <w:aliases w:val="título 1,Capitulos"/>
    <w:basedOn w:val="Normal"/>
    <w:next w:val="Normal"/>
    <w:link w:val="Ttulo1Car"/>
    <w:uiPriority w:val="9"/>
    <w:qFormat/>
    <w:rsid w:val="00F57BB2"/>
    <w:pPr>
      <w:keepNext/>
      <w:numPr>
        <w:numId w:val="1"/>
      </w:numPr>
      <w:jc w:val="both"/>
      <w:outlineLvl w:val="0"/>
    </w:pPr>
    <w:rPr>
      <w:b/>
      <w:szCs w:val="20"/>
      <w:lang w:val="es-ES_tradnl"/>
    </w:rPr>
  </w:style>
  <w:style w:type="paragraph" w:styleId="Ttulo2">
    <w:name w:val="heading 2"/>
    <w:aliases w:val="título 2"/>
    <w:basedOn w:val="Normal"/>
    <w:next w:val="Normal"/>
    <w:link w:val="Ttulo2Car"/>
    <w:uiPriority w:val="9"/>
    <w:qFormat/>
    <w:rsid w:val="00F57BB2"/>
    <w:pPr>
      <w:keepNext/>
      <w:numPr>
        <w:ilvl w:val="1"/>
        <w:numId w:val="1"/>
      </w:numPr>
      <w:spacing w:after="120"/>
      <w:outlineLvl w:val="1"/>
    </w:pPr>
    <w:rPr>
      <w:b/>
      <w:i/>
      <w:szCs w:val="20"/>
    </w:rPr>
  </w:style>
  <w:style w:type="paragraph" w:styleId="Ttulo3">
    <w:name w:val="heading 3"/>
    <w:basedOn w:val="Ttulo2"/>
    <w:next w:val="Normal"/>
    <w:link w:val="Ttulo3Car"/>
    <w:uiPriority w:val="9"/>
    <w:qFormat/>
    <w:rsid w:val="00110008"/>
    <w:pPr>
      <w:widowControl w:val="0"/>
      <w:numPr>
        <w:ilvl w:val="2"/>
      </w:numPr>
      <w:tabs>
        <w:tab w:val="left" w:pos="851"/>
      </w:tabs>
      <w:spacing w:before="240" w:after="200"/>
      <w:ind w:right="-91"/>
      <w:jc w:val="both"/>
      <w:outlineLvl w:val="2"/>
    </w:pPr>
    <w:rPr>
      <w:i w:val="0"/>
      <w:lang w:val="es-ES_tradnl"/>
    </w:rPr>
  </w:style>
  <w:style w:type="paragraph" w:styleId="Ttulo4">
    <w:name w:val="heading 4"/>
    <w:aliases w:val="título 4"/>
    <w:basedOn w:val="Normal"/>
    <w:next w:val="Normal"/>
    <w:link w:val="Ttulo4Car"/>
    <w:uiPriority w:val="9"/>
    <w:qFormat/>
    <w:rsid w:val="00110008"/>
    <w:pPr>
      <w:numPr>
        <w:ilvl w:val="3"/>
        <w:numId w:val="1"/>
      </w:numPr>
      <w:tabs>
        <w:tab w:val="left" w:pos="1134"/>
      </w:tabs>
      <w:spacing w:after="120"/>
      <w:jc w:val="both"/>
      <w:outlineLvl w:val="3"/>
    </w:pPr>
    <w:rPr>
      <w:rFonts w:ascii="Arial" w:hAnsi="Arial"/>
      <w:i/>
      <w:sz w:val="22"/>
      <w:szCs w:val="20"/>
      <w:lang w:val="es-MX"/>
    </w:rPr>
  </w:style>
  <w:style w:type="paragraph" w:styleId="Ttulo5">
    <w:name w:val="heading 5"/>
    <w:basedOn w:val="Normal"/>
    <w:next w:val="Normal"/>
    <w:link w:val="Ttulo5Car"/>
    <w:uiPriority w:val="9"/>
    <w:qFormat/>
    <w:rsid w:val="00110008"/>
    <w:pPr>
      <w:numPr>
        <w:ilvl w:val="4"/>
        <w:numId w:val="1"/>
      </w:numPr>
      <w:spacing w:before="40" w:after="120"/>
      <w:jc w:val="both"/>
      <w:outlineLvl w:val="4"/>
    </w:pPr>
    <w:rPr>
      <w:rFonts w:ascii="Arial" w:hAnsi="Arial"/>
      <w:i/>
      <w:sz w:val="22"/>
      <w:szCs w:val="20"/>
      <w:lang w:val="es-ES_tradnl"/>
    </w:rPr>
  </w:style>
  <w:style w:type="paragraph" w:styleId="Ttulo6">
    <w:name w:val="heading 6"/>
    <w:basedOn w:val="Normal"/>
    <w:next w:val="Normal"/>
    <w:link w:val="Ttulo6Car"/>
    <w:uiPriority w:val="9"/>
    <w:qFormat/>
    <w:rsid w:val="00110008"/>
    <w:pPr>
      <w:numPr>
        <w:ilvl w:val="5"/>
        <w:numId w:val="1"/>
      </w:numPr>
      <w:suppressAutoHyphens/>
      <w:spacing w:before="240" w:after="60"/>
      <w:outlineLvl w:val="5"/>
    </w:pPr>
    <w:rPr>
      <w:b/>
      <w:noProof/>
      <w:sz w:val="22"/>
      <w:szCs w:val="20"/>
    </w:rPr>
  </w:style>
  <w:style w:type="paragraph" w:styleId="Ttulo7">
    <w:name w:val="heading 7"/>
    <w:basedOn w:val="Normal"/>
    <w:next w:val="Normal"/>
    <w:link w:val="Ttulo7Car"/>
    <w:uiPriority w:val="9"/>
    <w:qFormat/>
    <w:rsid w:val="00110008"/>
    <w:pPr>
      <w:numPr>
        <w:ilvl w:val="6"/>
        <w:numId w:val="1"/>
      </w:numPr>
      <w:suppressAutoHyphens/>
      <w:spacing w:before="240" w:after="60"/>
      <w:outlineLvl w:val="6"/>
    </w:pPr>
    <w:rPr>
      <w:noProof/>
      <w:szCs w:val="20"/>
    </w:rPr>
  </w:style>
  <w:style w:type="paragraph" w:styleId="Ttulo8">
    <w:name w:val="heading 8"/>
    <w:basedOn w:val="Normal"/>
    <w:next w:val="Normal"/>
    <w:link w:val="Ttulo8Car"/>
    <w:uiPriority w:val="9"/>
    <w:qFormat/>
    <w:rsid w:val="00110008"/>
    <w:pPr>
      <w:numPr>
        <w:ilvl w:val="7"/>
        <w:numId w:val="1"/>
      </w:numPr>
      <w:suppressAutoHyphens/>
      <w:spacing w:before="240" w:after="60"/>
      <w:outlineLvl w:val="7"/>
    </w:pPr>
    <w:rPr>
      <w:i/>
      <w:noProof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110008"/>
    <w:pPr>
      <w:numPr>
        <w:ilvl w:val="8"/>
        <w:numId w:val="1"/>
      </w:numPr>
      <w:suppressAutoHyphens/>
      <w:spacing w:before="240" w:after="60"/>
      <w:outlineLvl w:val="8"/>
    </w:pPr>
    <w:rPr>
      <w:rFonts w:ascii="Arial" w:hAnsi="Arial"/>
      <w:noProof/>
      <w:sz w:val="22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Car,Capitulos Car"/>
    <w:link w:val="Ttulo1"/>
    <w:uiPriority w:val="9"/>
    <w:locked/>
    <w:rsid w:val="00F57BB2"/>
    <w:rPr>
      <w:rFonts w:ascii="Verdana" w:hAnsi="Verdana"/>
      <w:b/>
      <w:lang w:val="es-ES_tradnl" w:eastAsia="es-ES"/>
    </w:rPr>
  </w:style>
  <w:style w:type="character" w:customStyle="1" w:styleId="Ttulo2Car">
    <w:name w:val="Título 2 Car"/>
    <w:aliases w:val="título 2 Car"/>
    <w:link w:val="Ttulo2"/>
    <w:uiPriority w:val="9"/>
    <w:locked/>
    <w:rsid w:val="00F57BB2"/>
    <w:rPr>
      <w:rFonts w:ascii="Verdana" w:hAnsi="Verdana"/>
      <w:b/>
      <w:i/>
      <w:lang w:val="es-ES" w:eastAsia="es-ES"/>
    </w:rPr>
  </w:style>
  <w:style w:type="character" w:customStyle="1" w:styleId="Ttulo3Car">
    <w:name w:val="Título 3 Car"/>
    <w:link w:val="Ttulo3"/>
    <w:uiPriority w:val="9"/>
    <w:locked/>
    <w:rsid w:val="00110008"/>
    <w:rPr>
      <w:rFonts w:ascii="Arial" w:hAnsi="Arial"/>
      <w:b/>
      <w:sz w:val="22"/>
      <w:lang w:val="es-ES_tradnl" w:eastAsia="es-ES"/>
    </w:rPr>
  </w:style>
  <w:style w:type="character" w:customStyle="1" w:styleId="Ttulo4Car">
    <w:name w:val="Título 4 Car"/>
    <w:aliases w:val="título 4 Car"/>
    <w:link w:val="Ttulo4"/>
    <w:uiPriority w:val="9"/>
    <w:locked/>
    <w:rsid w:val="00110008"/>
    <w:rPr>
      <w:rFonts w:ascii="Arial" w:hAnsi="Arial"/>
      <w:i/>
      <w:sz w:val="22"/>
      <w:lang w:val="es-MX" w:eastAsia="es-ES"/>
    </w:rPr>
  </w:style>
  <w:style w:type="character" w:customStyle="1" w:styleId="Ttulo5Car">
    <w:name w:val="Título 5 Car"/>
    <w:link w:val="Ttulo5"/>
    <w:uiPriority w:val="9"/>
    <w:locked/>
    <w:rsid w:val="00110008"/>
    <w:rPr>
      <w:rFonts w:ascii="Arial" w:hAnsi="Arial"/>
      <w:i/>
      <w:sz w:val="22"/>
      <w:lang w:val="es-ES_tradnl" w:eastAsia="es-ES"/>
    </w:rPr>
  </w:style>
  <w:style w:type="character" w:customStyle="1" w:styleId="Ttulo6Car">
    <w:name w:val="Título 6 Car"/>
    <w:link w:val="Ttulo6"/>
    <w:uiPriority w:val="9"/>
    <w:locked/>
    <w:rsid w:val="00110008"/>
    <w:rPr>
      <w:b/>
      <w:noProof/>
      <w:sz w:val="22"/>
      <w:lang w:val="es-ES" w:eastAsia="es-ES"/>
    </w:rPr>
  </w:style>
  <w:style w:type="character" w:customStyle="1" w:styleId="Ttulo7Car">
    <w:name w:val="Título 7 Car"/>
    <w:link w:val="Ttulo7"/>
    <w:uiPriority w:val="9"/>
    <w:locked/>
    <w:rsid w:val="00110008"/>
    <w:rPr>
      <w:noProof/>
      <w:sz w:val="24"/>
      <w:lang w:val="es-ES" w:eastAsia="es-ES"/>
    </w:rPr>
  </w:style>
  <w:style w:type="character" w:customStyle="1" w:styleId="Ttulo8Car">
    <w:name w:val="Título 8 Car"/>
    <w:link w:val="Ttulo8"/>
    <w:uiPriority w:val="9"/>
    <w:locked/>
    <w:rsid w:val="00110008"/>
    <w:rPr>
      <w:i/>
      <w:noProof/>
      <w:sz w:val="24"/>
      <w:lang w:val="es-ES" w:eastAsia="es-ES"/>
    </w:rPr>
  </w:style>
  <w:style w:type="character" w:customStyle="1" w:styleId="Ttulo9Car">
    <w:name w:val="Título 9 Car"/>
    <w:link w:val="Ttulo9"/>
    <w:uiPriority w:val="9"/>
    <w:locked/>
    <w:rsid w:val="00110008"/>
    <w:rPr>
      <w:rFonts w:ascii="Arial" w:hAnsi="Arial"/>
      <w:noProof/>
      <w:sz w:val="22"/>
      <w:lang w:val="es-ES" w:eastAsia="es-ES"/>
    </w:rPr>
  </w:style>
  <w:style w:type="paragraph" w:styleId="Encabezado">
    <w:name w:val="header"/>
    <w:basedOn w:val="Normal"/>
    <w:link w:val="Encabezado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6D5639"/>
    <w:rPr>
      <w:rFonts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locked/>
    <w:rsid w:val="00E2096B"/>
    <w:rPr>
      <w:rFonts w:cs="Times New Roman"/>
      <w:sz w:val="24"/>
      <w:szCs w:val="24"/>
    </w:rPr>
  </w:style>
  <w:style w:type="character" w:styleId="Hipervnculo">
    <w:name w:val="Hyperlink"/>
    <w:uiPriority w:val="99"/>
    <w:rsid w:val="00343CE1"/>
    <w:rPr>
      <w:rFonts w:cs="Times New Roman"/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rsid w:val="00A22EA7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3033A7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uiPriority w:val="59"/>
    <w:rsid w:val="001A54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arCarCharChar">
    <w:name w:val="Char Char1 Car Car Char Char"/>
    <w:basedOn w:val="Normal"/>
    <w:rsid w:val="00B85B96"/>
    <w:pPr>
      <w:spacing w:before="60" w:after="160" w:line="240" w:lineRule="exact"/>
    </w:pPr>
    <w:rPr>
      <w:color w:val="FF00FF"/>
      <w:szCs w:val="20"/>
      <w:lang w:val="en-US" w:eastAsia="en-US"/>
    </w:rPr>
  </w:style>
  <w:style w:type="paragraph" w:styleId="Prrafodelista">
    <w:name w:val="List Paragraph"/>
    <w:basedOn w:val="Normal"/>
    <w:uiPriority w:val="34"/>
    <w:qFormat/>
    <w:rsid w:val="008A74EB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Hipervnculovisitado">
    <w:name w:val="FollowedHyperlink"/>
    <w:uiPriority w:val="99"/>
    <w:unhideWhenUsed/>
    <w:rsid w:val="003033A7"/>
    <w:rPr>
      <w:rFonts w:cs="Times New Roman"/>
      <w:color w:val="800080"/>
      <w:u w:val="single"/>
    </w:rPr>
  </w:style>
  <w:style w:type="paragraph" w:customStyle="1" w:styleId="xl65">
    <w:name w:val="xl65"/>
    <w:basedOn w:val="Normal"/>
    <w:rsid w:val="003033A7"/>
    <w:pPr>
      <w:spacing w:before="100" w:beforeAutospacing="1" w:after="100" w:afterAutospacing="1"/>
    </w:pPr>
    <w:rPr>
      <w:rFonts w:ascii="Arial" w:hAnsi="Arial" w:cs="Arial"/>
    </w:rPr>
  </w:style>
  <w:style w:type="paragraph" w:styleId="Textoindependiente">
    <w:name w:val="Body Text"/>
    <w:basedOn w:val="Normal"/>
    <w:link w:val="TextoindependienteCar"/>
    <w:uiPriority w:val="99"/>
    <w:rsid w:val="00E90B57"/>
    <w:rPr>
      <w:rFonts w:ascii="Arial" w:hAnsi="Arial"/>
      <w:sz w:val="22"/>
      <w:szCs w:val="20"/>
      <w:lang w:val="en-NZ" w:eastAsia="en-US"/>
    </w:rPr>
  </w:style>
  <w:style w:type="character" w:customStyle="1" w:styleId="TextoindependienteCar">
    <w:name w:val="Texto independiente Car"/>
    <w:link w:val="Textoindependiente"/>
    <w:uiPriority w:val="99"/>
    <w:locked/>
    <w:rsid w:val="00E90B57"/>
    <w:rPr>
      <w:rFonts w:ascii="Arial" w:hAnsi="Arial" w:cs="Times New Roman"/>
      <w:sz w:val="22"/>
      <w:lang w:val="en-NZ" w:eastAsia="en-US"/>
    </w:rPr>
  </w:style>
  <w:style w:type="paragraph" w:styleId="Textosinformato">
    <w:name w:val="Plain Text"/>
    <w:basedOn w:val="Normal"/>
    <w:link w:val="TextosinformatoCar"/>
    <w:uiPriority w:val="99"/>
    <w:unhideWhenUsed/>
    <w:rsid w:val="00756859"/>
    <w:rPr>
      <w:rFonts w:ascii="Consolas" w:eastAsia="Times New Roman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locked/>
    <w:rsid w:val="00756859"/>
    <w:rPr>
      <w:rFonts w:ascii="Consolas" w:eastAsia="Times New Roman" w:hAnsi="Consolas" w:cs="Times New Roman"/>
      <w:sz w:val="21"/>
      <w:szCs w:val="21"/>
      <w:lang w:eastAsia="en-US"/>
    </w:rPr>
  </w:style>
  <w:style w:type="character" w:styleId="Nmerodepgina">
    <w:name w:val="page number"/>
    <w:uiPriority w:val="99"/>
    <w:rsid w:val="00E2096B"/>
    <w:rPr>
      <w:rFonts w:cs="Times New Roman"/>
    </w:rPr>
  </w:style>
  <w:style w:type="paragraph" w:customStyle="1" w:styleId="StyleArial12ptBoldCustomColorRGB49">
    <w:name w:val="Style Arial 12 pt Bold Custom Color(RGB(49"/>
    <w:aliases w:val="56,150)) Left"/>
    <w:basedOn w:val="Normal"/>
    <w:rsid w:val="00E2096B"/>
    <w:rPr>
      <w:rFonts w:ascii="Imago Book" w:hAnsi="Imago Book"/>
      <w:b/>
      <w:bCs/>
      <w:color w:val="313896"/>
      <w:szCs w:val="20"/>
      <w:lang w:val="en-AU" w:eastAsia="en-US"/>
    </w:rPr>
  </w:style>
  <w:style w:type="character" w:styleId="Textoennegrita">
    <w:name w:val="Strong"/>
    <w:uiPriority w:val="22"/>
    <w:qFormat/>
    <w:rsid w:val="005118FD"/>
    <w:rPr>
      <w:b/>
      <w:bCs/>
    </w:rPr>
  </w:style>
  <w:style w:type="paragraph" w:styleId="Sinespaciado">
    <w:name w:val="No Spacing"/>
    <w:uiPriority w:val="1"/>
    <w:qFormat/>
    <w:rsid w:val="007E6BBA"/>
    <w:rPr>
      <w:sz w:val="24"/>
      <w:szCs w:val="24"/>
      <w:lang w:val="es-ES" w:eastAsia="es-ES"/>
    </w:rPr>
  </w:style>
  <w:style w:type="character" w:styleId="Refdecomentario">
    <w:name w:val="annotation reference"/>
    <w:rsid w:val="007B6727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7B6727"/>
    <w:rPr>
      <w:szCs w:val="20"/>
    </w:rPr>
  </w:style>
  <w:style w:type="character" w:customStyle="1" w:styleId="TextocomentarioCar">
    <w:name w:val="Texto comentario Car"/>
    <w:link w:val="Textocomentario"/>
    <w:rsid w:val="007B6727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7B6727"/>
    <w:rPr>
      <w:b/>
      <w:bCs/>
    </w:rPr>
  </w:style>
  <w:style w:type="character" w:customStyle="1" w:styleId="AsuntodelcomentarioCar">
    <w:name w:val="Asunto del comentario Car"/>
    <w:link w:val="Asuntodelcomentario"/>
    <w:rsid w:val="007B6727"/>
    <w:rPr>
      <w:b/>
      <w:bCs/>
      <w:lang w:val="es-ES" w:eastAsia="es-ES"/>
    </w:rPr>
  </w:style>
  <w:style w:type="paragraph" w:styleId="TtulodeTDC">
    <w:name w:val="TOC Heading"/>
    <w:basedOn w:val="Ttulo1"/>
    <w:next w:val="Normal"/>
    <w:uiPriority w:val="39"/>
    <w:qFormat/>
    <w:rsid w:val="00A504FE"/>
    <w:pPr>
      <w:keepLines/>
      <w:numPr>
        <w:numId w:val="0"/>
      </w:numPr>
      <w:spacing w:before="480" w:line="276" w:lineRule="auto"/>
      <w:jc w:val="left"/>
      <w:outlineLvl w:val="9"/>
    </w:pPr>
    <w:rPr>
      <w:rFonts w:ascii="Cambria" w:eastAsia="Times New Roman" w:hAnsi="Cambria"/>
      <w:bCs/>
      <w:color w:val="365F91"/>
      <w:sz w:val="28"/>
      <w:szCs w:val="28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4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15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0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63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1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7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0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44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0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hyperlink" Target="mailto:ivanmorales@colombiahumanitaria.gov.co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mailto:juliamoreno@colombiahumanitaria.gov.co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1.png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yperlink" Target="mailto:ivanmorales@colombiahumanitaria.gov.co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mailto:ivanmorales@colombiahumanitaria.gov.co" TargetMode="Externa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hyperlink" Target="mailto:juliamoreno@colombiahumanitaria.gov.co" TargetMode="External"/><Relationship Id="rId10" Type="http://schemas.openxmlformats.org/officeDocument/2006/relationships/header" Target="header1.xml"/><Relationship Id="rId19" Type="http://schemas.openxmlformats.org/officeDocument/2006/relationships/hyperlink" Target="mailto:saladerespuesta@dgr.gov.co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footer" Target="footer3.xml"/><Relationship Id="rId22" Type="http://schemas.openxmlformats.org/officeDocument/2006/relationships/hyperlink" Target="mailto:ivanmorales@colombiahumanitaria.gov.co" TargetMode="Externa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jpeg"/><Relationship Id="rId7" Type="http://schemas.openxmlformats.org/officeDocument/2006/relationships/image" Target="media/image9.pn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co52342276\DOCUMENTOS_AGENDA\Entregables\Centro_Contacto\entregables\ConsolidadoEntregablesCIM\DIMENSIONAMIENTO-CIM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1C545C-A12A-416B-8672-FCEDC2B9D4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DIMENSIONAMIENTO-CIM</Template>
  <TotalTime>0</TotalTime>
  <Pages>7</Pages>
  <Words>1354</Words>
  <Characters>7448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Bogotá D</vt:lpstr>
    </vt:vector>
  </TitlesOfParts>
  <Company/>
  <LinksUpToDate>false</LinksUpToDate>
  <CharactersWithSpaces>8785</CharactersWithSpaces>
  <SharedDoc>false</SharedDoc>
  <HLinks>
    <vt:vector size="42" baseType="variant">
      <vt:variant>
        <vt:i4>2031712</vt:i4>
      </vt:variant>
      <vt:variant>
        <vt:i4>15</vt:i4>
      </vt:variant>
      <vt:variant>
        <vt:i4>0</vt:i4>
      </vt:variant>
      <vt:variant>
        <vt:i4>5</vt:i4>
      </vt:variant>
      <vt:variant>
        <vt:lpwstr>mailto:ivanmorales@colombiahumanitaria.gov.co</vt:lpwstr>
      </vt:variant>
      <vt:variant>
        <vt:lpwstr/>
      </vt:variant>
      <vt:variant>
        <vt:i4>2031712</vt:i4>
      </vt:variant>
      <vt:variant>
        <vt:i4>12</vt:i4>
      </vt:variant>
      <vt:variant>
        <vt:i4>0</vt:i4>
      </vt:variant>
      <vt:variant>
        <vt:i4>5</vt:i4>
      </vt:variant>
      <vt:variant>
        <vt:lpwstr>mailto:ivanmorales@colombiahumanitaria.gov.co</vt:lpwstr>
      </vt:variant>
      <vt:variant>
        <vt:lpwstr/>
      </vt:variant>
      <vt:variant>
        <vt:i4>1769571</vt:i4>
      </vt:variant>
      <vt:variant>
        <vt:i4>9</vt:i4>
      </vt:variant>
      <vt:variant>
        <vt:i4>0</vt:i4>
      </vt:variant>
      <vt:variant>
        <vt:i4>5</vt:i4>
      </vt:variant>
      <vt:variant>
        <vt:lpwstr>mailto:saladerespuesta@dgr.gov.co</vt:lpwstr>
      </vt:variant>
      <vt:variant>
        <vt:lpwstr/>
      </vt:variant>
      <vt:variant>
        <vt:i4>2031712</vt:i4>
      </vt:variant>
      <vt:variant>
        <vt:i4>6</vt:i4>
      </vt:variant>
      <vt:variant>
        <vt:i4>0</vt:i4>
      </vt:variant>
      <vt:variant>
        <vt:i4>5</vt:i4>
      </vt:variant>
      <vt:variant>
        <vt:lpwstr>mailto:ivanmorales@colombiahumanitaria.gov.co</vt:lpwstr>
      </vt:variant>
      <vt:variant>
        <vt:lpwstr/>
      </vt:variant>
      <vt:variant>
        <vt:i4>3538952</vt:i4>
      </vt:variant>
      <vt:variant>
        <vt:i4>3</vt:i4>
      </vt:variant>
      <vt:variant>
        <vt:i4>0</vt:i4>
      </vt:variant>
      <vt:variant>
        <vt:i4>5</vt:i4>
      </vt:variant>
      <vt:variant>
        <vt:lpwstr>mailto:Buzon1@presidencia.gov.co</vt:lpwstr>
      </vt:variant>
      <vt:variant>
        <vt:lpwstr/>
      </vt:variant>
      <vt:variant>
        <vt:i4>4259910</vt:i4>
      </vt:variant>
      <vt:variant>
        <vt:i4>0</vt:i4>
      </vt:variant>
      <vt:variant>
        <vt:i4>0</vt:i4>
      </vt:variant>
      <vt:variant>
        <vt:i4>5</vt:i4>
      </vt:variant>
      <vt:variant>
        <vt:lpwstr>http://www.colombiahumanitaria.gov.co/FNC/Paginas/Denuncias.aspx</vt:lpwstr>
      </vt:variant>
      <vt:variant>
        <vt:lpwstr/>
      </vt:variant>
      <vt:variant>
        <vt:i4>2949232</vt:i4>
      </vt:variant>
      <vt:variant>
        <vt:i4>-1</vt:i4>
      </vt:variant>
      <vt:variant>
        <vt:i4>2057</vt:i4>
      </vt:variant>
      <vt:variant>
        <vt:i4>4</vt:i4>
      </vt:variant>
      <vt:variant>
        <vt:lpwstr>http://www.uap.edu.pe/img/iconos/antena-uap.gi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Bogotá D</dc:title>
  <dc:creator>CO52342276</dc:creator>
  <cp:lastModifiedBy>Briceño Alvarado Monica SYNAPSIS COLOMBIA</cp:lastModifiedBy>
  <cp:revision>2</cp:revision>
  <cp:lastPrinted>2009-06-04T01:19:00Z</cp:lastPrinted>
  <dcterms:created xsi:type="dcterms:W3CDTF">2012-10-04T14:40:00Z</dcterms:created>
  <dcterms:modified xsi:type="dcterms:W3CDTF">2012-10-04T14:40:00Z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14672065</vt:i4>
  </property>
</Properties>
</file>